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6D10A0B2" w:rsidR="004B1C68" w:rsidRPr="004B6819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4B6819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4957F8">
        <w:rPr>
          <w:rStyle w:val="head-activityType"/>
          <w:color w:val="000000" w:themeColor="text1"/>
          <w:sz w:val="36"/>
          <w:szCs w:val="36"/>
        </w:rPr>
        <w:t>2</w:t>
      </w:r>
      <w:r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4B6819">
        <w:rPr>
          <w:rStyle w:val="head-activityType"/>
          <w:color w:val="000000" w:themeColor="text1"/>
          <w:sz w:val="36"/>
          <w:szCs w:val="36"/>
        </w:rPr>
        <w:t>t</w:t>
      </w:r>
      <w:r w:rsidRPr="004B6819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6348D76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655638C9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5D3E54B1" w14:textId="47D9C3BA" w:rsidR="0045796A" w:rsidRDefault="0045796A" w:rsidP="00071442">
      <w:pPr>
        <w:pStyle w:val="instruction"/>
      </w:pPr>
      <w:r>
        <w:t>1</w:t>
      </w:r>
      <w:r>
        <w:tab/>
      </w:r>
      <w:r w:rsidR="00071442">
        <w:t xml:space="preserve">Look, read </w:t>
      </w:r>
      <w:r w:rsidR="00071442" w:rsidRPr="00EE208E">
        <w:t xml:space="preserve">and </w:t>
      </w:r>
      <w:r w:rsidR="00071442">
        <w:t>tick</w:t>
      </w:r>
      <w:r w:rsidR="00071442" w:rsidRPr="00EE208E">
        <w:t xml:space="preserve"> </w:t>
      </w:r>
      <w:r w:rsidR="003F7A66">
        <w:t>(</w:t>
      </w:r>
      <w:r w:rsidR="00071442" w:rsidRPr="004052E1">
        <w:rPr>
          <w:noProof/>
          <w:position w:val="-6"/>
          <w:lang w:val="es-ES" w:eastAsia="es-ES"/>
        </w:rPr>
        <w:drawing>
          <wp:inline distT="0" distB="0" distL="0" distR="0" wp14:anchorId="42B7E690" wp14:editId="2414E7C6">
            <wp:extent cx="177800" cy="2032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7A66">
        <w:t>)</w:t>
      </w:r>
      <w:r w:rsidR="00071442" w:rsidRPr="00EE208E">
        <w:t>.</w:t>
      </w:r>
    </w:p>
    <w:p w14:paraId="216F3DB9" w14:textId="360489F7" w:rsidR="00071442" w:rsidRPr="0034017B" w:rsidRDefault="00071442" w:rsidP="00071442">
      <w:pPr>
        <w:pStyle w:val="activity-numbered"/>
        <w:spacing w:before="60"/>
      </w:pPr>
      <w:r>
        <w:t>1</w:t>
      </w:r>
      <w:r w:rsidRPr="0034017B">
        <w:tab/>
      </w:r>
      <w:r>
        <w:t>cereal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071442" w14:paraId="56646DDC" w14:textId="77777777" w:rsidTr="00D563A0">
        <w:trPr>
          <w:cantSplit/>
          <w:trHeight w:val="1247"/>
        </w:trPr>
        <w:tc>
          <w:tcPr>
            <w:tcW w:w="3111" w:type="dxa"/>
            <w:vAlign w:val="center"/>
          </w:tcPr>
          <w:p w14:paraId="439FAC89" w14:textId="77777777" w:rsidR="00071442" w:rsidRDefault="00071442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A5DA618" wp14:editId="0A60A218">
                  <wp:extent cx="1065636" cy="727875"/>
                  <wp:effectExtent l="0" t="0" r="1270" b="0"/>
                  <wp:docPr id="102631435" name="Picture 1026314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5636" cy="727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5FAAE4CD" w14:textId="77777777" w:rsidR="00071442" w:rsidRDefault="00071442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E8DC89E" wp14:editId="6EAF99E4">
                  <wp:extent cx="1325880" cy="756431"/>
                  <wp:effectExtent l="0" t="0" r="0" b="5715"/>
                  <wp:docPr id="102631436" name="Picture 1026314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8501" cy="7579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3A186EEE" w14:textId="77777777" w:rsidR="00071442" w:rsidRDefault="00071442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59B661D" wp14:editId="356EBE26">
                  <wp:extent cx="1444295" cy="740664"/>
                  <wp:effectExtent l="0" t="0" r="3810" b="0"/>
                  <wp:docPr id="102631437" name="Picture 1026314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6173" cy="746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1442" w:rsidRPr="00685431" w14:paraId="71657B4E" w14:textId="77777777" w:rsidTr="00D563A0">
        <w:trPr>
          <w:cantSplit/>
          <w:trHeight w:val="454"/>
        </w:trPr>
        <w:tc>
          <w:tcPr>
            <w:tcW w:w="3111" w:type="dxa"/>
            <w:vAlign w:val="center"/>
          </w:tcPr>
          <w:p w14:paraId="65D7831C" w14:textId="5440B3B1" w:rsidR="00071442" w:rsidRPr="00685431" w:rsidRDefault="00071442" w:rsidP="00D563A0">
            <w:pPr>
              <w:pStyle w:val="activity-numbered--table"/>
              <w:spacing w:line="300" w:lineRule="exact"/>
              <w:jc w:val="center"/>
            </w:pPr>
            <w:r>
              <w:t>A</w:t>
            </w:r>
            <w:r w:rsidRPr="002D2043">
              <w:t> </w:t>
            </w:r>
            <w:r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17CDC27C" w14:textId="77777777" w:rsidR="00071442" w:rsidRPr="00685431" w:rsidRDefault="00071442" w:rsidP="00D563A0">
            <w:pPr>
              <w:pStyle w:val="activity-numbered--centered"/>
            </w:pPr>
            <w:r>
              <w:t>B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4BAAC572" w14:textId="77777777" w:rsidR="00071442" w:rsidRPr="00685431" w:rsidRDefault="00071442" w:rsidP="00D563A0">
            <w:pPr>
              <w:pStyle w:val="activity-numbered--centered"/>
            </w:pPr>
            <w:r>
              <w:t>C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</w:tr>
    </w:tbl>
    <w:p w14:paraId="5D3857D2" w14:textId="48F7C7D3" w:rsidR="00071442" w:rsidRPr="0034017B" w:rsidRDefault="00071442" w:rsidP="00071442">
      <w:pPr>
        <w:pStyle w:val="activity-numbered"/>
        <w:spacing w:before="120"/>
      </w:pPr>
      <w:r>
        <w:t>2</w:t>
      </w:r>
      <w:r w:rsidRPr="0034017B">
        <w:tab/>
      </w:r>
      <w:r>
        <w:t>meatballs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071442" w14:paraId="65542D5A" w14:textId="77777777" w:rsidTr="00D563A0">
        <w:trPr>
          <w:cantSplit/>
          <w:trHeight w:val="1247"/>
        </w:trPr>
        <w:tc>
          <w:tcPr>
            <w:tcW w:w="3111" w:type="dxa"/>
            <w:vAlign w:val="center"/>
          </w:tcPr>
          <w:p w14:paraId="558DF020" w14:textId="77777777" w:rsidR="00071442" w:rsidRDefault="00071442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D4D640E" wp14:editId="733B8C42">
                  <wp:extent cx="1046737" cy="738084"/>
                  <wp:effectExtent l="0" t="0" r="0" b="0"/>
                  <wp:docPr id="102631438" name="Picture 1026314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6737" cy="7380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4141D77D" w14:textId="77777777" w:rsidR="00071442" w:rsidRDefault="00071442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0AFF983" wp14:editId="1C5BBCE6">
                  <wp:extent cx="1126655" cy="729436"/>
                  <wp:effectExtent l="0" t="0" r="3810" b="0"/>
                  <wp:docPr id="102631439" name="Picture 1026314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6655" cy="7294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15F4A46A" w14:textId="77777777" w:rsidR="00071442" w:rsidRDefault="00071442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561EFAA" wp14:editId="4F2AC782">
                  <wp:extent cx="1426466" cy="731520"/>
                  <wp:effectExtent l="0" t="0" r="0" b="5080"/>
                  <wp:docPr id="102631454" name="Picture 1026314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4574" cy="7356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1442" w:rsidRPr="00685431" w14:paraId="3EB4D50A" w14:textId="77777777" w:rsidTr="00D563A0">
        <w:trPr>
          <w:cantSplit/>
          <w:trHeight w:val="454"/>
        </w:trPr>
        <w:tc>
          <w:tcPr>
            <w:tcW w:w="3111" w:type="dxa"/>
            <w:vAlign w:val="center"/>
          </w:tcPr>
          <w:p w14:paraId="695CD466" w14:textId="77777777" w:rsidR="00071442" w:rsidRPr="00685431" w:rsidRDefault="00071442" w:rsidP="00D563A0">
            <w:pPr>
              <w:pStyle w:val="activity-numbered--table"/>
              <w:spacing w:line="300" w:lineRule="exact"/>
              <w:jc w:val="center"/>
            </w:pPr>
            <w:r>
              <w:t>A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294D2CD1" w14:textId="77777777" w:rsidR="00071442" w:rsidRPr="00685431" w:rsidRDefault="00071442" w:rsidP="00D563A0">
            <w:pPr>
              <w:pStyle w:val="activity-numbered--centered"/>
            </w:pPr>
            <w:r>
              <w:t>B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10BD06A6" w14:textId="77777777" w:rsidR="00071442" w:rsidRPr="00685431" w:rsidRDefault="00071442" w:rsidP="00D563A0">
            <w:pPr>
              <w:pStyle w:val="activity-numbered--centered"/>
            </w:pPr>
            <w:r>
              <w:t>C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</w:tr>
    </w:tbl>
    <w:p w14:paraId="1F2DBE7F" w14:textId="174BE6FC" w:rsidR="00071442" w:rsidRPr="0034017B" w:rsidRDefault="00071442" w:rsidP="00071442">
      <w:pPr>
        <w:pStyle w:val="activity-numbered"/>
        <w:spacing w:before="120"/>
      </w:pPr>
      <w:r>
        <w:t>3</w:t>
      </w:r>
      <w:r w:rsidRPr="0034017B">
        <w:tab/>
      </w:r>
      <w:r>
        <w:t>yoghurt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071442" w14:paraId="0EB4A6EA" w14:textId="77777777" w:rsidTr="00D563A0">
        <w:trPr>
          <w:cantSplit/>
          <w:trHeight w:val="1247"/>
        </w:trPr>
        <w:tc>
          <w:tcPr>
            <w:tcW w:w="3111" w:type="dxa"/>
            <w:vAlign w:val="center"/>
          </w:tcPr>
          <w:p w14:paraId="38F1E355" w14:textId="77777777" w:rsidR="00071442" w:rsidRDefault="00071442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F52F12F" wp14:editId="08318241">
                  <wp:extent cx="1342554" cy="731520"/>
                  <wp:effectExtent l="0" t="0" r="3810" b="508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0012" cy="7355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32AAFB83" w14:textId="77777777" w:rsidR="00071442" w:rsidRDefault="00071442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B0E2FFF" wp14:editId="3F411543">
                  <wp:extent cx="644241" cy="758326"/>
                  <wp:effectExtent l="0" t="0" r="3810" b="381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4241" cy="7583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647F9CF1" w14:textId="77777777" w:rsidR="00071442" w:rsidRDefault="00071442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6FC06DA" wp14:editId="5D2DBD13">
                  <wp:extent cx="1325118" cy="755996"/>
                  <wp:effectExtent l="0" t="0" r="0" b="635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8094" cy="757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1442" w:rsidRPr="00685431" w14:paraId="059279AF" w14:textId="77777777" w:rsidTr="00D563A0">
        <w:trPr>
          <w:cantSplit/>
          <w:trHeight w:val="454"/>
        </w:trPr>
        <w:tc>
          <w:tcPr>
            <w:tcW w:w="3111" w:type="dxa"/>
            <w:vAlign w:val="center"/>
          </w:tcPr>
          <w:p w14:paraId="43741EEC" w14:textId="77777777" w:rsidR="00071442" w:rsidRPr="00685431" w:rsidRDefault="00071442" w:rsidP="00D563A0">
            <w:pPr>
              <w:pStyle w:val="activity-numbered--table"/>
              <w:spacing w:line="300" w:lineRule="exact"/>
              <w:jc w:val="center"/>
            </w:pPr>
            <w:r>
              <w:t>A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58D31B40" w14:textId="77777777" w:rsidR="00071442" w:rsidRPr="00685431" w:rsidRDefault="00071442" w:rsidP="00D563A0">
            <w:pPr>
              <w:pStyle w:val="activity-numbered--centered"/>
            </w:pPr>
            <w:r>
              <w:t>B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35C94616" w14:textId="77777777" w:rsidR="00071442" w:rsidRPr="00685431" w:rsidRDefault="00071442" w:rsidP="00D563A0">
            <w:pPr>
              <w:pStyle w:val="activity-numbered--centered"/>
            </w:pPr>
            <w:r>
              <w:t>C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</w:tr>
    </w:tbl>
    <w:p w14:paraId="1F863F1F" w14:textId="0E2D82B8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564C60">
        <w:rPr>
          <w:rStyle w:val="marks-frame"/>
        </w:rPr>
        <w:t>3</w:t>
      </w:r>
      <w:r>
        <w:rPr>
          <w:rStyle w:val="marks-frame"/>
        </w:rPr>
        <w:t> </w:t>
      </w:r>
    </w:p>
    <w:p w14:paraId="66083E70" w14:textId="3410C4C4" w:rsidR="0045796A" w:rsidRDefault="0045796A" w:rsidP="00F06DE1">
      <w:pPr>
        <w:pStyle w:val="instruction"/>
        <w:spacing w:after="120"/>
      </w:pPr>
      <w:r>
        <w:t>2</w:t>
      </w:r>
      <w:r>
        <w:tab/>
      </w:r>
      <w:r w:rsidR="00564C60">
        <w:t>Look, read and circle.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F06DE1" w14:paraId="2210619D" w14:textId="77777777" w:rsidTr="00F06DE1">
        <w:trPr>
          <w:cantSplit/>
          <w:trHeight w:val="1417"/>
        </w:trPr>
        <w:tc>
          <w:tcPr>
            <w:tcW w:w="1984" w:type="dxa"/>
            <w:vAlign w:val="center"/>
          </w:tcPr>
          <w:p w14:paraId="13AA5D18" w14:textId="77777777" w:rsidR="00F06DE1" w:rsidRDefault="00F06DE1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98A1958" wp14:editId="792F7CC3">
                  <wp:extent cx="1171739" cy="630936"/>
                  <wp:effectExtent l="0" t="0" r="0" b="4445"/>
                  <wp:docPr id="102631489" name="Picture 1026314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4386" cy="6377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09C22981" w14:textId="77777777" w:rsidR="00F06DE1" w:rsidRDefault="00F06DE1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2D80D92" wp14:editId="44A7E137">
                  <wp:extent cx="1177200" cy="543600"/>
                  <wp:effectExtent l="0" t="0" r="4445" b="2540"/>
                  <wp:docPr id="102631490" name="Picture 102631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7200" cy="54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78BEEDC9" w14:textId="77777777" w:rsidR="00F06DE1" w:rsidRDefault="00F06DE1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EC00F1D" wp14:editId="42576BCE">
                  <wp:extent cx="1208212" cy="566547"/>
                  <wp:effectExtent l="0" t="0" r="0" b="5080"/>
                  <wp:docPr id="102631491" name="Picture 102631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037" cy="5683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4FB53380" w14:textId="77777777" w:rsidR="00F06DE1" w:rsidRPr="00117BF5" w:rsidRDefault="00F06DE1" w:rsidP="00D563A0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3878A968" w14:textId="415A0DB1" w:rsidR="00F06DE1" w:rsidRDefault="00F06DE1" w:rsidP="00F06DE1">
            <w:pPr>
              <w:pStyle w:val="activity-numbered--table"/>
              <w:rPr>
                <w:rStyle w:val="wol"/>
              </w:rPr>
            </w:pPr>
            <w:r>
              <w:t>1</w:t>
            </w:r>
            <w:r>
              <w:tab/>
              <w:t>potatoes / beans</w:t>
            </w:r>
            <w:r w:rsidRPr="00117BF5">
              <w:t xml:space="preserve"> </w:t>
            </w:r>
          </w:p>
          <w:p w14:paraId="0807DD51" w14:textId="4CBCC4F8" w:rsidR="00F06DE1" w:rsidRDefault="00F06DE1" w:rsidP="00F06DE1">
            <w:pPr>
              <w:pStyle w:val="activity-numbered--table"/>
              <w:rPr>
                <w:rStyle w:val="wol"/>
              </w:rPr>
            </w:pPr>
            <w:r>
              <w:t>2</w:t>
            </w:r>
            <w:r>
              <w:tab/>
              <w:t>cucumbers / carrots</w:t>
            </w:r>
          </w:p>
          <w:p w14:paraId="30C21A6F" w14:textId="4158C1C4" w:rsidR="00F06DE1" w:rsidRDefault="00F06DE1" w:rsidP="00F06DE1">
            <w:pPr>
              <w:pStyle w:val="activity-numbered--table"/>
              <w:rPr>
                <w:rStyle w:val="wol"/>
              </w:rPr>
            </w:pPr>
            <w:r>
              <w:t>3</w:t>
            </w:r>
            <w:r>
              <w:tab/>
              <w:t>peppers</w:t>
            </w:r>
            <w:r w:rsidRPr="00117BF5">
              <w:t xml:space="preserve"> </w:t>
            </w:r>
            <w:r>
              <w:t>/ beans</w:t>
            </w:r>
            <w:r w:rsidRPr="00117BF5">
              <w:t xml:space="preserve"> </w:t>
            </w:r>
          </w:p>
          <w:p w14:paraId="217CDC08" w14:textId="0F58C00B" w:rsidR="00F06DE1" w:rsidRDefault="00F06DE1" w:rsidP="00F06DE1">
            <w:pPr>
              <w:pStyle w:val="activity-numbered--table"/>
              <w:rPr>
                <w:rStyle w:val="wol"/>
              </w:rPr>
            </w:pPr>
            <w:r>
              <w:t>4</w:t>
            </w:r>
            <w:r>
              <w:tab/>
              <w:t>cucumbers / peas</w:t>
            </w:r>
          </w:p>
          <w:p w14:paraId="4E11F23A" w14:textId="6594EAA0" w:rsidR="00F06DE1" w:rsidRDefault="00F06DE1" w:rsidP="00F06DE1">
            <w:pPr>
              <w:pStyle w:val="activity-numbered--table"/>
              <w:rPr>
                <w:rStyle w:val="wol"/>
              </w:rPr>
            </w:pPr>
            <w:r>
              <w:t>5</w:t>
            </w:r>
            <w:r>
              <w:tab/>
              <w:t>carrots / potatoes</w:t>
            </w:r>
          </w:p>
          <w:p w14:paraId="104E2C91" w14:textId="37F3F202" w:rsidR="00F06DE1" w:rsidRPr="001F1EEA" w:rsidRDefault="00F06DE1" w:rsidP="00F06DE1">
            <w:pPr>
              <w:pStyle w:val="activity-numbered--table"/>
              <w:rPr>
                <w:u w:val="single" w:color="000000"/>
              </w:rPr>
            </w:pPr>
            <w:r>
              <w:t>6</w:t>
            </w:r>
            <w:r>
              <w:tab/>
              <w:t>peas / peppers</w:t>
            </w:r>
          </w:p>
        </w:tc>
      </w:tr>
      <w:tr w:rsidR="00F06DE1" w:rsidRPr="00685431" w14:paraId="40B28472" w14:textId="77777777" w:rsidTr="00D563A0">
        <w:trPr>
          <w:cantSplit/>
          <w:trHeight w:val="567"/>
        </w:trPr>
        <w:tc>
          <w:tcPr>
            <w:tcW w:w="1984" w:type="dxa"/>
            <w:vAlign w:val="center"/>
          </w:tcPr>
          <w:p w14:paraId="697D7A95" w14:textId="77777777" w:rsidR="00F06DE1" w:rsidRPr="00685431" w:rsidRDefault="00F06DE1" w:rsidP="00D563A0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1984" w:type="dxa"/>
            <w:vAlign w:val="center"/>
          </w:tcPr>
          <w:p w14:paraId="0DD488F6" w14:textId="77777777" w:rsidR="00F06DE1" w:rsidRPr="00685431" w:rsidRDefault="00F06DE1" w:rsidP="00D563A0">
            <w:pPr>
              <w:pStyle w:val="activity-numbered--centered"/>
            </w:pPr>
            <w:r>
              <w:t>2</w:t>
            </w:r>
          </w:p>
        </w:tc>
        <w:tc>
          <w:tcPr>
            <w:tcW w:w="1984" w:type="dxa"/>
            <w:vAlign w:val="center"/>
          </w:tcPr>
          <w:p w14:paraId="2D970F3F" w14:textId="77777777" w:rsidR="00F06DE1" w:rsidRPr="00685431" w:rsidRDefault="00F06DE1" w:rsidP="00D563A0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1730C17A" w14:textId="77777777" w:rsidR="00F06DE1" w:rsidRDefault="00F06DE1" w:rsidP="00D563A0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447B13C7" w14:textId="77777777" w:rsidR="00F06DE1" w:rsidRDefault="00F06DE1" w:rsidP="00D563A0">
            <w:pPr>
              <w:pStyle w:val="activity-numbered--centered"/>
            </w:pPr>
          </w:p>
        </w:tc>
      </w:tr>
      <w:tr w:rsidR="00F06DE1" w14:paraId="6198C829" w14:textId="77777777" w:rsidTr="00F06DE1">
        <w:trPr>
          <w:cantSplit/>
          <w:trHeight w:val="1417"/>
        </w:trPr>
        <w:tc>
          <w:tcPr>
            <w:tcW w:w="1984" w:type="dxa"/>
            <w:vAlign w:val="center"/>
          </w:tcPr>
          <w:p w14:paraId="1B8FEA60" w14:textId="77777777" w:rsidR="00F06DE1" w:rsidRDefault="00F06DE1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E66918" wp14:editId="39FABF3A">
                  <wp:extent cx="1166400" cy="568800"/>
                  <wp:effectExtent l="0" t="0" r="2540" b="317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6400" cy="56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7B1F19FF" w14:textId="77777777" w:rsidR="00F06DE1" w:rsidRDefault="00F06DE1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9C7F69" wp14:editId="34A393EC">
                  <wp:extent cx="1202400" cy="568800"/>
                  <wp:effectExtent l="0" t="0" r="4445" b="317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2400" cy="56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73354385" w14:textId="77777777" w:rsidR="00F06DE1" w:rsidRDefault="00F06DE1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0978A3F" wp14:editId="179479AF">
                  <wp:extent cx="1217251" cy="585216"/>
                  <wp:effectExtent l="0" t="0" r="2540" b="0"/>
                  <wp:docPr id="102631492" name="Picture 102631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3164" cy="5880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5D6C3722" w14:textId="77777777" w:rsidR="00F06DE1" w:rsidRDefault="00F06DE1" w:rsidP="00D563A0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1B8BE9E5" w14:textId="77777777" w:rsidR="00F06DE1" w:rsidRDefault="00F06DE1" w:rsidP="00D563A0">
            <w:pPr>
              <w:rPr>
                <w:noProof/>
              </w:rPr>
            </w:pPr>
          </w:p>
        </w:tc>
      </w:tr>
      <w:tr w:rsidR="00F06DE1" w14:paraId="43B172B3" w14:textId="77777777" w:rsidTr="00D563A0">
        <w:trPr>
          <w:cantSplit/>
          <w:trHeight w:val="567"/>
        </w:trPr>
        <w:tc>
          <w:tcPr>
            <w:tcW w:w="1984" w:type="dxa"/>
            <w:vAlign w:val="center"/>
          </w:tcPr>
          <w:p w14:paraId="3D43C228" w14:textId="77777777" w:rsidR="00F06DE1" w:rsidRDefault="00F06DE1" w:rsidP="00D563A0">
            <w:pPr>
              <w:pStyle w:val="activity-numbered--centered"/>
            </w:pPr>
            <w:r>
              <w:t>4</w:t>
            </w:r>
          </w:p>
        </w:tc>
        <w:tc>
          <w:tcPr>
            <w:tcW w:w="1984" w:type="dxa"/>
            <w:vAlign w:val="center"/>
          </w:tcPr>
          <w:p w14:paraId="6B7C5CA2" w14:textId="77777777" w:rsidR="00F06DE1" w:rsidRDefault="00F06DE1" w:rsidP="00D563A0">
            <w:pPr>
              <w:pStyle w:val="activity-numbered--centered"/>
            </w:pPr>
            <w:r>
              <w:t>5</w:t>
            </w:r>
          </w:p>
        </w:tc>
        <w:tc>
          <w:tcPr>
            <w:tcW w:w="1984" w:type="dxa"/>
            <w:vAlign w:val="center"/>
          </w:tcPr>
          <w:p w14:paraId="1CFAA678" w14:textId="77777777" w:rsidR="00F06DE1" w:rsidRDefault="00F06DE1" w:rsidP="00D563A0">
            <w:pPr>
              <w:pStyle w:val="activity-numbered--centered"/>
            </w:pPr>
            <w:r>
              <w:t>6</w:t>
            </w:r>
          </w:p>
        </w:tc>
        <w:tc>
          <w:tcPr>
            <w:tcW w:w="170" w:type="dxa"/>
          </w:tcPr>
          <w:p w14:paraId="56D1078F" w14:textId="77777777" w:rsidR="00F06DE1" w:rsidRDefault="00F06DE1" w:rsidP="00D563A0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2C1BDB1B" w14:textId="77777777" w:rsidR="00F06DE1" w:rsidRDefault="00F06DE1" w:rsidP="00D563A0">
            <w:pPr>
              <w:pStyle w:val="activity-numbered--centered"/>
            </w:pPr>
          </w:p>
        </w:tc>
      </w:tr>
    </w:tbl>
    <w:p w14:paraId="082AF095" w14:textId="69B4EA45" w:rsidR="00744FC9" w:rsidRPr="00F06DE1" w:rsidRDefault="0045796A" w:rsidP="00F06DE1">
      <w:pPr>
        <w:pStyle w:val="instruction"/>
        <w:ind w:right="-7"/>
        <w:jc w:val="right"/>
      </w:pPr>
      <w:bookmarkStart w:id="0" w:name="_GoBack"/>
      <w:bookmarkEnd w:id="0"/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6B1DEA">
        <w:rPr>
          <w:rStyle w:val="marks-frame"/>
        </w:rPr>
        <w:t>6</w:t>
      </w:r>
      <w:r>
        <w:rPr>
          <w:rStyle w:val="marks-frame"/>
        </w:rPr>
        <w:t> </w:t>
      </w:r>
      <w:r w:rsidR="00744FC9"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E5BE48B" w14:textId="34CF541B" w:rsidR="00141B75" w:rsidRDefault="00141B75" w:rsidP="00141B75">
      <w:pPr>
        <w:pStyle w:val="instruction"/>
        <w:spacing w:after="120"/>
      </w:pPr>
      <w:r w:rsidRPr="00FE7652">
        <w:t>3</w:t>
      </w:r>
      <w:r w:rsidRPr="00FE7652">
        <w:tab/>
      </w:r>
      <w:r w:rsidR="005330FF" w:rsidRPr="00724CCA">
        <w:t>Look, read and write</w:t>
      </w:r>
      <w:r w:rsidR="005330FF">
        <w:t xml:space="preserve"> </w:t>
      </w:r>
      <w:r w:rsidR="005330FF" w:rsidRPr="008C0269">
        <w:rPr>
          <w:i/>
          <w:iCs/>
        </w:rPr>
        <w:t>do</w:t>
      </w:r>
      <w:r w:rsidR="005330FF">
        <w:t xml:space="preserve">, </w:t>
      </w:r>
      <w:r w:rsidR="005330FF" w:rsidRPr="008C0269">
        <w:rPr>
          <w:i/>
          <w:iCs/>
        </w:rPr>
        <w:t>don’t</w:t>
      </w:r>
      <w:r w:rsidR="005330FF">
        <w:t xml:space="preserve">, </w:t>
      </w:r>
      <w:r w:rsidR="005330FF" w:rsidRPr="008C0269">
        <w:rPr>
          <w:i/>
          <w:iCs/>
        </w:rPr>
        <w:t>does</w:t>
      </w:r>
      <w:r w:rsidR="005330FF">
        <w:t xml:space="preserve"> or </w:t>
      </w:r>
      <w:r w:rsidR="005330FF" w:rsidRPr="008C0269">
        <w:rPr>
          <w:i/>
          <w:iCs/>
        </w:rPr>
        <w:t>doesn’t</w:t>
      </w:r>
      <w:r w:rsidR="005330FF" w:rsidRPr="00724CCA">
        <w:t>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5330FF" w14:paraId="6D0F7ED0" w14:textId="77777777" w:rsidTr="00D563A0">
        <w:trPr>
          <w:cantSplit/>
          <w:trHeight w:val="1418"/>
        </w:trPr>
        <w:tc>
          <w:tcPr>
            <w:tcW w:w="3111" w:type="dxa"/>
            <w:vAlign w:val="center"/>
          </w:tcPr>
          <w:p w14:paraId="6D000F25" w14:textId="77777777" w:rsidR="005330FF" w:rsidRDefault="005330FF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52C2F84" wp14:editId="2B7A96AA">
                  <wp:extent cx="1088136" cy="844003"/>
                  <wp:effectExtent l="0" t="0" r="4445" b="0"/>
                  <wp:docPr id="102631499" name="Picture 102631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4954" cy="849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3651EA6A" w14:textId="77777777" w:rsidR="005330FF" w:rsidRDefault="005330FF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BEB3174" wp14:editId="4802E148">
                  <wp:extent cx="1051560" cy="849336"/>
                  <wp:effectExtent l="0" t="0" r="2540" b="1905"/>
                  <wp:docPr id="102631500" name="Picture 102631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2530" cy="8581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7F9AB49A" w14:textId="77777777" w:rsidR="005330FF" w:rsidRDefault="005330FF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18C826C" wp14:editId="05929DF5">
                  <wp:extent cx="1024128" cy="853440"/>
                  <wp:effectExtent l="0" t="0" r="5080" b="0"/>
                  <wp:docPr id="102631501" name="Picture 102631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7577" cy="8563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30FF" w:rsidRPr="00685431" w14:paraId="473DF974" w14:textId="77777777" w:rsidTr="005330FF">
        <w:trPr>
          <w:cantSplit/>
          <w:trHeight w:val="1134"/>
        </w:trPr>
        <w:tc>
          <w:tcPr>
            <w:tcW w:w="3111" w:type="dxa"/>
          </w:tcPr>
          <w:p w14:paraId="6CCBB278" w14:textId="77777777" w:rsidR="005330FF" w:rsidRDefault="005330FF" w:rsidP="005330FF">
            <w:pPr>
              <w:tabs>
                <w:tab w:val="left" w:pos="284"/>
                <w:tab w:val="left" w:pos="567"/>
                <w:tab w:val="left" w:pos="851"/>
                <w:tab w:val="left" w:pos="992"/>
                <w:tab w:val="left" w:pos="1276"/>
                <w:tab w:val="left" w:pos="1418"/>
                <w:tab w:val="left" w:pos="3402"/>
                <w:tab w:val="left" w:pos="3686"/>
                <w:tab w:val="left" w:pos="4820"/>
                <w:tab w:val="left" w:pos="5387"/>
              </w:tabs>
              <w:adjustRightInd w:val="0"/>
              <w:snapToGrid w:val="0"/>
              <w:spacing w:after="60" w:line="340" w:lineRule="exact"/>
              <w:ind w:left="284" w:hanging="284"/>
              <w:rPr>
                <w:rFonts w:cs="Times New Roman (Body CS)"/>
                <w:bCs/>
                <w:color w:val="000000"/>
                <w:sz w:val="28"/>
              </w:rPr>
            </w:pPr>
            <w:r w:rsidRPr="00724CCA">
              <w:rPr>
                <w:rFonts w:cs="Times New Roman (Body CS)"/>
                <w:bCs/>
                <w:color w:val="000000"/>
                <w:sz w:val="28"/>
              </w:rPr>
              <w:t>1</w:t>
            </w:r>
            <w:r w:rsidRPr="00724CCA">
              <w:rPr>
                <w:rFonts w:cs="Times New Roman (Body CS)"/>
                <w:bCs/>
                <w:color w:val="000000"/>
                <w:sz w:val="28"/>
              </w:rPr>
              <w:tab/>
            </w:r>
            <w:r>
              <w:rPr>
                <w:rFonts w:cs="Times New Roman (Body CS)"/>
                <w:bCs/>
                <w:color w:val="000000"/>
                <w:sz w:val="28"/>
              </w:rPr>
              <w:t>Does</w:t>
            </w:r>
            <w:r w:rsidRPr="00724CCA">
              <w:rPr>
                <w:rFonts w:cs="Times New Roman (Body CS)"/>
                <w:bCs/>
                <w:color w:val="000000"/>
                <w:sz w:val="28"/>
              </w:rPr>
              <w:t xml:space="preserve"> she </w:t>
            </w:r>
            <w:r>
              <w:rPr>
                <w:rFonts w:cs="Times New Roman (Body CS)"/>
                <w:bCs/>
                <w:color w:val="000000"/>
                <w:sz w:val="28"/>
              </w:rPr>
              <w:t xml:space="preserve">have bread </w:t>
            </w:r>
            <w:r>
              <w:rPr>
                <w:rFonts w:cs="Times New Roman (Body CS)"/>
                <w:bCs/>
                <w:color w:val="000000"/>
                <w:sz w:val="28"/>
              </w:rPr>
              <w:br/>
              <w:t>for breakfast</w:t>
            </w:r>
            <w:r w:rsidRPr="00724CCA">
              <w:rPr>
                <w:rFonts w:cs="Times New Roman (Body CS)"/>
                <w:bCs/>
                <w:color w:val="000000"/>
                <w:sz w:val="28"/>
              </w:rPr>
              <w:t>?</w:t>
            </w:r>
          </w:p>
          <w:p w14:paraId="0680EFF8" w14:textId="42BD545E" w:rsidR="005330FF" w:rsidRPr="00685431" w:rsidRDefault="005330FF" w:rsidP="005330FF">
            <w:pPr>
              <w:pStyle w:val="activity-numbered--table"/>
              <w:spacing w:line="300" w:lineRule="exact"/>
            </w:pPr>
            <w:r>
              <w:tab/>
              <w:t xml:space="preserve">Yes, she </w:t>
            </w:r>
            <w:r w:rsidRPr="00724CCA">
              <w:rPr>
                <w:u w:val="single" w:color="000000"/>
              </w:rPr>
              <w:t>                          </w:t>
            </w:r>
            <w:r w:rsidRPr="00160EA1">
              <w:rPr>
                <w:u w:color="000000"/>
              </w:rPr>
              <w:t> .</w:t>
            </w:r>
          </w:p>
        </w:tc>
        <w:tc>
          <w:tcPr>
            <w:tcW w:w="3111" w:type="dxa"/>
          </w:tcPr>
          <w:p w14:paraId="5590916E" w14:textId="77777777" w:rsidR="005330FF" w:rsidRDefault="005330FF" w:rsidP="005330FF">
            <w:pPr>
              <w:tabs>
                <w:tab w:val="left" w:pos="284"/>
                <w:tab w:val="left" w:pos="567"/>
                <w:tab w:val="left" w:pos="851"/>
                <w:tab w:val="left" w:pos="992"/>
                <w:tab w:val="left" w:pos="1276"/>
                <w:tab w:val="left" w:pos="1418"/>
                <w:tab w:val="left" w:pos="3402"/>
                <w:tab w:val="left" w:pos="3686"/>
                <w:tab w:val="left" w:pos="4820"/>
                <w:tab w:val="left" w:pos="5387"/>
              </w:tabs>
              <w:adjustRightInd w:val="0"/>
              <w:snapToGrid w:val="0"/>
              <w:spacing w:after="60" w:line="340" w:lineRule="exact"/>
              <w:ind w:left="284" w:hanging="284"/>
              <w:rPr>
                <w:rFonts w:cs="Times New Roman (Body CS)"/>
                <w:bCs/>
                <w:color w:val="000000"/>
                <w:sz w:val="28"/>
              </w:rPr>
            </w:pPr>
            <w:r w:rsidRPr="00724CCA">
              <w:rPr>
                <w:rFonts w:cs="Times New Roman (Body CS)"/>
                <w:bCs/>
                <w:color w:val="000000"/>
                <w:sz w:val="28"/>
              </w:rPr>
              <w:t>2</w:t>
            </w:r>
            <w:r w:rsidRPr="00724CCA">
              <w:rPr>
                <w:rFonts w:cs="Times New Roman (Body CS)"/>
                <w:bCs/>
                <w:color w:val="000000"/>
                <w:sz w:val="28"/>
              </w:rPr>
              <w:tab/>
            </w:r>
            <w:r>
              <w:rPr>
                <w:rFonts w:cs="Times New Roman (Body CS)"/>
                <w:bCs/>
                <w:color w:val="000000"/>
                <w:sz w:val="28"/>
              </w:rPr>
              <w:t xml:space="preserve">Do you have biscuits </w:t>
            </w:r>
            <w:r>
              <w:rPr>
                <w:rFonts w:cs="Times New Roman (Body CS)"/>
                <w:bCs/>
                <w:color w:val="000000"/>
                <w:sz w:val="28"/>
              </w:rPr>
              <w:br/>
              <w:t>for dinner</w:t>
            </w:r>
            <w:r w:rsidRPr="00724CCA">
              <w:rPr>
                <w:rFonts w:cs="Times New Roman (Body CS)"/>
                <w:bCs/>
                <w:color w:val="000000"/>
                <w:sz w:val="28"/>
              </w:rPr>
              <w:t xml:space="preserve">, </w:t>
            </w:r>
            <w:r>
              <w:rPr>
                <w:rFonts w:cs="Times New Roman (Body CS)"/>
                <w:bCs/>
                <w:color w:val="000000"/>
                <w:sz w:val="28"/>
              </w:rPr>
              <w:t>Dev</w:t>
            </w:r>
            <w:r w:rsidRPr="00724CCA">
              <w:rPr>
                <w:rFonts w:cs="Times New Roman (Body CS)"/>
                <w:bCs/>
                <w:color w:val="000000"/>
                <w:sz w:val="28"/>
              </w:rPr>
              <w:t>?</w:t>
            </w:r>
          </w:p>
          <w:p w14:paraId="1B82C10E" w14:textId="745A6FDD" w:rsidR="005330FF" w:rsidRPr="00685431" w:rsidRDefault="005330FF" w:rsidP="005330FF">
            <w:pPr>
              <w:pStyle w:val="activity-numbered--centered"/>
              <w:jc w:val="left"/>
            </w:pPr>
            <w:r>
              <w:tab/>
              <w:t xml:space="preserve">No, I </w:t>
            </w:r>
            <w:r w:rsidRPr="00724CCA">
              <w:rPr>
                <w:u w:val="single" w:color="000000"/>
              </w:rPr>
              <w:t>                          </w:t>
            </w:r>
            <w:r w:rsidRPr="00160EA1">
              <w:rPr>
                <w:u w:color="000000"/>
              </w:rPr>
              <w:t> .</w:t>
            </w:r>
          </w:p>
        </w:tc>
        <w:tc>
          <w:tcPr>
            <w:tcW w:w="3111" w:type="dxa"/>
          </w:tcPr>
          <w:p w14:paraId="4D9DB4BD" w14:textId="77777777" w:rsidR="005330FF" w:rsidRDefault="005330FF" w:rsidP="005330FF">
            <w:pPr>
              <w:tabs>
                <w:tab w:val="left" w:pos="284"/>
                <w:tab w:val="left" w:pos="567"/>
                <w:tab w:val="left" w:pos="851"/>
                <w:tab w:val="left" w:pos="992"/>
                <w:tab w:val="left" w:pos="1276"/>
                <w:tab w:val="left" w:pos="1418"/>
                <w:tab w:val="left" w:pos="3402"/>
                <w:tab w:val="left" w:pos="3686"/>
                <w:tab w:val="left" w:pos="4820"/>
                <w:tab w:val="left" w:pos="5387"/>
              </w:tabs>
              <w:adjustRightInd w:val="0"/>
              <w:snapToGrid w:val="0"/>
              <w:spacing w:after="60" w:line="340" w:lineRule="exact"/>
              <w:ind w:left="284" w:hanging="284"/>
              <w:rPr>
                <w:rFonts w:cs="Times New Roman (Body CS)"/>
                <w:bCs/>
                <w:color w:val="000000"/>
                <w:sz w:val="28"/>
              </w:rPr>
            </w:pPr>
            <w:r w:rsidRPr="00724CCA">
              <w:rPr>
                <w:rFonts w:cs="Times New Roman (Body CS)"/>
                <w:bCs/>
                <w:color w:val="000000"/>
                <w:sz w:val="28"/>
              </w:rPr>
              <w:t>3</w:t>
            </w:r>
            <w:r w:rsidRPr="00724CCA">
              <w:rPr>
                <w:rFonts w:cs="Times New Roman (Body CS)"/>
                <w:bCs/>
                <w:color w:val="000000"/>
                <w:sz w:val="28"/>
              </w:rPr>
              <w:tab/>
            </w:r>
            <w:r>
              <w:rPr>
                <w:rFonts w:cs="Times New Roman (Body CS)"/>
                <w:bCs/>
                <w:color w:val="000000"/>
                <w:sz w:val="28"/>
              </w:rPr>
              <w:t xml:space="preserve">Does she have </w:t>
            </w:r>
            <w:r>
              <w:rPr>
                <w:rFonts w:cs="Times New Roman (Body CS)"/>
                <w:bCs/>
                <w:color w:val="000000"/>
                <w:sz w:val="28"/>
              </w:rPr>
              <w:br/>
              <w:t>cereal for lunch?</w:t>
            </w:r>
          </w:p>
          <w:p w14:paraId="02350643" w14:textId="4C8269B2" w:rsidR="005330FF" w:rsidRPr="00685431" w:rsidRDefault="005330FF" w:rsidP="005330FF">
            <w:pPr>
              <w:pStyle w:val="activity-numbered--centered"/>
              <w:jc w:val="left"/>
            </w:pPr>
            <w:r>
              <w:tab/>
              <w:t xml:space="preserve">No, she </w:t>
            </w:r>
            <w:r w:rsidRPr="00724CCA">
              <w:rPr>
                <w:u w:val="single" w:color="000000"/>
              </w:rPr>
              <w:t>                       </w:t>
            </w:r>
            <w:r w:rsidRPr="00160EA1">
              <w:rPr>
                <w:u w:color="000000"/>
              </w:rPr>
              <w:t> .</w:t>
            </w:r>
          </w:p>
        </w:tc>
      </w:tr>
      <w:tr w:rsidR="005330FF" w14:paraId="232D04EB" w14:textId="77777777" w:rsidTr="00D563A0">
        <w:trPr>
          <w:cantSplit/>
          <w:trHeight w:val="1418"/>
        </w:trPr>
        <w:tc>
          <w:tcPr>
            <w:tcW w:w="3111" w:type="dxa"/>
            <w:vAlign w:val="center"/>
          </w:tcPr>
          <w:p w14:paraId="2F97AB10" w14:textId="77777777" w:rsidR="005330FF" w:rsidRDefault="005330FF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5550089" wp14:editId="565CBF0B">
                  <wp:extent cx="1271016" cy="863640"/>
                  <wp:effectExtent l="0" t="0" r="0" b="0"/>
                  <wp:docPr id="102631502" name="Picture 1026315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1519" cy="8707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688A6013" w14:textId="77777777" w:rsidR="005330FF" w:rsidRDefault="005330FF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1E4E4AB" wp14:editId="0336B8A0">
                  <wp:extent cx="978408" cy="863752"/>
                  <wp:effectExtent l="0" t="0" r="0" b="0"/>
                  <wp:docPr id="102631503" name="Picture 1026315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908" cy="867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1F949BE3" w14:textId="77777777" w:rsidR="005330FF" w:rsidRDefault="005330FF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3A282BD" wp14:editId="793E28DD">
                  <wp:extent cx="603504" cy="863241"/>
                  <wp:effectExtent l="0" t="0" r="6350" b="635"/>
                  <wp:docPr id="102631504" name="Picture 1026315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8690" cy="8706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30FF" w14:paraId="318B3991" w14:textId="77777777" w:rsidTr="005330FF">
        <w:trPr>
          <w:cantSplit/>
          <w:trHeight w:val="1134"/>
        </w:trPr>
        <w:tc>
          <w:tcPr>
            <w:tcW w:w="3111" w:type="dxa"/>
          </w:tcPr>
          <w:p w14:paraId="7B6DBED5" w14:textId="77777777" w:rsidR="005330FF" w:rsidRDefault="005330FF" w:rsidP="005330FF">
            <w:pPr>
              <w:tabs>
                <w:tab w:val="left" w:pos="284"/>
                <w:tab w:val="left" w:pos="567"/>
                <w:tab w:val="left" w:pos="851"/>
                <w:tab w:val="left" w:pos="992"/>
                <w:tab w:val="left" w:pos="1276"/>
                <w:tab w:val="left" w:pos="1418"/>
                <w:tab w:val="left" w:pos="3402"/>
                <w:tab w:val="left" w:pos="3686"/>
                <w:tab w:val="left" w:pos="4820"/>
                <w:tab w:val="left" w:pos="5387"/>
              </w:tabs>
              <w:adjustRightInd w:val="0"/>
              <w:snapToGrid w:val="0"/>
              <w:spacing w:after="60" w:line="340" w:lineRule="exact"/>
              <w:ind w:left="284" w:hanging="284"/>
              <w:rPr>
                <w:rFonts w:cs="Times New Roman (Body CS)"/>
                <w:bCs/>
                <w:color w:val="000000"/>
                <w:sz w:val="28"/>
              </w:rPr>
            </w:pPr>
            <w:r w:rsidRPr="00724CCA">
              <w:rPr>
                <w:rFonts w:cs="Times New Roman (Body CS)"/>
                <w:bCs/>
                <w:color w:val="000000"/>
                <w:sz w:val="28"/>
              </w:rPr>
              <w:t>4</w:t>
            </w:r>
            <w:r w:rsidRPr="00724CCA">
              <w:rPr>
                <w:rFonts w:cs="Times New Roman (Body CS)"/>
                <w:bCs/>
                <w:color w:val="000000"/>
                <w:sz w:val="28"/>
              </w:rPr>
              <w:tab/>
            </w:r>
            <w:r>
              <w:rPr>
                <w:rFonts w:cs="Times New Roman (Body CS)"/>
                <w:bCs/>
                <w:color w:val="000000"/>
                <w:sz w:val="28"/>
              </w:rPr>
              <w:t xml:space="preserve">Does he have chips </w:t>
            </w:r>
            <w:r>
              <w:rPr>
                <w:rFonts w:cs="Times New Roman (Body CS)"/>
                <w:bCs/>
                <w:color w:val="000000"/>
                <w:sz w:val="28"/>
              </w:rPr>
              <w:br/>
              <w:t>for dinner</w:t>
            </w:r>
            <w:r w:rsidRPr="00724CCA">
              <w:rPr>
                <w:rFonts w:cs="Times New Roman (Body CS)"/>
                <w:bCs/>
                <w:color w:val="000000"/>
                <w:sz w:val="28"/>
              </w:rPr>
              <w:t>?</w:t>
            </w:r>
          </w:p>
          <w:p w14:paraId="112280B8" w14:textId="5CD33551" w:rsidR="005330FF" w:rsidRDefault="005330FF" w:rsidP="005330FF">
            <w:pPr>
              <w:pStyle w:val="activity-numbered--centered"/>
              <w:jc w:val="left"/>
            </w:pPr>
            <w:r>
              <w:tab/>
              <w:t xml:space="preserve">Yes, he </w:t>
            </w:r>
            <w:r w:rsidRPr="00724CCA">
              <w:rPr>
                <w:u w:val="single" w:color="000000"/>
              </w:rPr>
              <w:t>                          </w:t>
            </w:r>
            <w:r w:rsidRPr="00160EA1">
              <w:rPr>
                <w:u w:color="000000"/>
              </w:rPr>
              <w:t> .</w:t>
            </w:r>
          </w:p>
        </w:tc>
        <w:tc>
          <w:tcPr>
            <w:tcW w:w="3111" w:type="dxa"/>
          </w:tcPr>
          <w:p w14:paraId="48D83F60" w14:textId="77777777" w:rsidR="005330FF" w:rsidRDefault="005330FF" w:rsidP="005330FF">
            <w:pPr>
              <w:tabs>
                <w:tab w:val="left" w:pos="284"/>
                <w:tab w:val="left" w:pos="567"/>
                <w:tab w:val="left" w:pos="851"/>
                <w:tab w:val="left" w:pos="992"/>
                <w:tab w:val="left" w:pos="1276"/>
                <w:tab w:val="left" w:pos="1418"/>
                <w:tab w:val="left" w:pos="3402"/>
                <w:tab w:val="left" w:pos="3686"/>
                <w:tab w:val="left" w:pos="4820"/>
                <w:tab w:val="left" w:pos="5387"/>
              </w:tabs>
              <w:adjustRightInd w:val="0"/>
              <w:snapToGrid w:val="0"/>
              <w:spacing w:after="60" w:line="340" w:lineRule="exact"/>
              <w:ind w:left="284" w:hanging="284"/>
              <w:rPr>
                <w:rFonts w:cs="Times New Roman (Body CS)"/>
                <w:bCs/>
                <w:color w:val="000000"/>
                <w:sz w:val="28"/>
              </w:rPr>
            </w:pPr>
            <w:r w:rsidRPr="00724CCA">
              <w:rPr>
                <w:rFonts w:cs="Times New Roman (Body CS)"/>
                <w:bCs/>
                <w:color w:val="000000"/>
                <w:sz w:val="28"/>
              </w:rPr>
              <w:t>5</w:t>
            </w:r>
            <w:r w:rsidRPr="00724CCA">
              <w:rPr>
                <w:rFonts w:cs="Times New Roman (Body CS)"/>
                <w:bCs/>
                <w:color w:val="000000"/>
                <w:sz w:val="28"/>
              </w:rPr>
              <w:tab/>
            </w:r>
            <w:r>
              <w:rPr>
                <w:rFonts w:cs="Times New Roman (Body CS)"/>
                <w:bCs/>
                <w:color w:val="000000"/>
                <w:sz w:val="28"/>
              </w:rPr>
              <w:t>Do you have a sandwich for lunch</w:t>
            </w:r>
            <w:r w:rsidRPr="00724CCA">
              <w:rPr>
                <w:rFonts w:cs="Times New Roman (Body CS)"/>
                <w:bCs/>
                <w:color w:val="000000"/>
                <w:sz w:val="28"/>
              </w:rPr>
              <w:t>?</w:t>
            </w:r>
          </w:p>
          <w:p w14:paraId="73B0C20C" w14:textId="2DB152B9" w:rsidR="005330FF" w:rsidRDefault="005330FF" w:rsidP="005330FF">
            <w:pPr>
              <w:pStyle w:val="activity-numbered--centered"/>
              <w:jc w:val="left"/>
            </w:pPr>
            <w:r>
              <w:tab/>
              <w:t xml:space="preserve">Yes, I </w:t>
            </w:r>
            <w:r w:rsidRPr="00724CCA">
              <w:rPr>
                <w:u w:val="single" w:color="000000"/>
              </w:rPr>
              <w:t>                          </w:t>
            </w:r>
            <w:r w:rsidRPr="00160EA1">
              <w:rPr>
                <w:u w:color="000000"/>
              </w:rPr>
              <w:t> .</w:t>
            </w:r>
          </w:p>
        </w:tc>
        <w:tc>
          <w:tcPr>
            <w:tcW w:w="3111" w:type="dxa"/>
          </w:tcPr>
          <w:p w14:paraId="4A904B16" w14:textId="77777777" w:rsidR="005330FF" w:rsidRDefault="005330FF" w:rsidP="005330FF">
            <w:pPr>
              <w:tabs>
                <w:tab w:val="left" w:pos="284"/>
                <w:tab w:val="left" w:pos="567"/>
                <w:tab w:val="left" w:pos="851"/>
                <w:tab w:val="left" w:pos="992"/>
                <w:tab w:val="left" w:pos="1276"/>
                <w:tab w:val="left" w:pos="1418"/>
                <w:tab w:val="left" w:pos="3402"/>
                <w:tab w:val="left" w:pos="3686"/>
                <w:tab w:val="left" w:pos="4820"/>
                <w:tab w:val="left" w:pos="5387"/>
              </w:tabs>
              <w:adjustRightInd w:val="0"/>
              <w:snapToGrid w:val="0"/>
              <w:spacing w:after="60" w:line="340" w:lineRule="exact"/>
              <w:ind w:left="284" w:hanging="284"/>
              <w:rPr>
                <w:rFonts w:cs="Times New Roman (Body CS)"/>
                <w:bCs/>
                <w:color w:val="000000"/>
                <w:sz w:val="28"/>
              </w:rPr>
            </w:pPr>
            <w:r w:rsidRPr="00724CCA">
              <w:rPr>
                <w:rFonts w:cs="Times New Roman (Body CS)"/>
                <w:bCs/>
                <w:color w:val="000000"/>
                <w:sz w:val="28"/>
              </w:rPr>
              <w:t>6</w:t>
            </w:r>
            <w:r w:rsidRPr="00724CCA">
              <w:rPr>
                <w:rFonts w:cs="Times New Roman (Body CS)"/>
                <w:bCs/>
                <w:color w:val="000000"/>
                <w:sz w:val="28"/>
              </w:rPr>
              <w:tab/>
            </w:r>
            <w:r>
              <w:rPr>
                <w:rFonts w:cs="Times New Roman (Body CS)"/>
                <w:bCs/>
                <w:color w:val="000000"/>
                <w:sz w:val="28"/>
              </w:rPr>
              <w:t xml:space="preserve">Does he have eggs </w:t>
            </w:r>
            <w:r>
              <w:rPr>
                <w:rFonts w:cs="Times New Roman (Body CS)"/>
                <w:bCs/>
                <w:color w:val="000000"/>
                <w:sz w:val="28"/>
              </w:rPr>
              <w:br/>
              <w:t>for breakfast</w:t>
            </w:r>
            <w:r w:rsidRPr="00724CCA">
              <w:rPr>
                <w:rFonts w:cs="Times New Roman (Body CS)"/>
                <w:bCs/>
                <w:color w:val="000000"/>
                <w:sz w:val="28"/>
              </w:rPr>
              <w:t>?</w:t>
            </w:r>
          </w:p>
          <w:p w14:paraId="5F1130D5" w14:textId="06BF4513" w:rsidR="005330FF" w:rsidRPr="00350086" w:rsidRDefault="005330FF" w:rsidP="005330FF">
            <w:pPr>
              <w:pStyle w:val="activity-numbered--centered"/>
              <w:spacing w:after="0"/>
              <w:jc w:val="left"/>
            </w:pPr>
            <w:r>
              <w:tab/>
              <w:t xml:space="preserve">No, he </w:t>
            </w:r>
            <w:r w:rsidRPr="00724CCA">
              <w:rPr>
                <w:u w:val="single" w:color="000000"/>
              </w:rPr>
              <w:t>                          </w:t>
            </w:r>
            <w:r w:rsidRPr="00160EA1">
              <w:rPr>
                <w:u w:color="000000"/>
              </w:rPr>
              <w:t> .</w:t>
            </w:r>
          </w:p>
        </w:tc>
      </w:tr>
    </w:tbl>
    <w:p w14:paraId="321EA6C1" w14:textId="0A3ED7CF" w:rsidR="00141B75" w:rsidRPr="00683C0B" w:rsidRDefault="00141B75" w:rsidP="005330FF">
      <w:pPr>
        <w:pStyle w:val="marks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6B1DEA">
        <w:rPr>
          <w:rStyle w:val="marks-frame"/>
        </w:rPr>
        <w:t>6</w:t>
      </w:r>
      <w:r>
        <w:rPr>
          <w:rStyle w:val="marks-frame"/>
        </w:rPr>
        <w:t> </w:t>
      </w:r>
    </w:p>
    <w:p w14:paraId="57C1C8D1" w14:textId="32EB915A" w:rsidR="00FB2D37" w:rsidRPr="00EA49F2" w:rsidRDefault="00FB2D37" w:rsidP="00FB2D37">
      <w:pPr>
        <w:tabs>
          <w:tab w:val="left" w:pos="709"/>
          <w:tab w:val="left" w:pos="1134"/>
        </w:tabs>
        <w:spacing w:before="60" w:after="60" w:line="340" w:lineRule="exact"/>
        <w:ind w:left="284" w:right="851" w:hanging="284"/>
        <w:rPr>
          <w:b/>
          <w:color w:val="000000"/>
          <w:sz w:val="30"/>
        </w:rPr>
      </w:pPr>
      <w:r w:rsidRPr="00EA49F2">
        <w:rPr>
          <w:b/>
          <w:color w:val="000000"/>
          <w:sz w:val="30"/>
        </w:rPr>
        <w:t>4</w:t>
      </w:r>
      <w:r w:rsidRPr="00EA49F2">
        <w:rPr>
          <w:b/>
          <w:color w:val="000000"/>
          <w:sz w:val="30"/>
        </w:rPr>
        <w:tab/>
        <w:t xml:space="preserve">Read and tick </w:t>
      </w:r>
      <w:r w:rsidR="003C27B5">
        <w:rPr>
          <w:b/>
          <w:color w:val="000000"/>
          <w:sz w:val="30"/>
        </w:rPr>
        <w:t>(</w:t>
      </w:r>
      <w:r w:rsidRPr="004052E1">
        <w:rPr>
          <w:noProof/>
          <w:position w:val="-6"/>
          <w:lang w:val="es-ES" w:eastAsia="es-ES"/>
        </w:rPr>
        <w:drawing>
          <wp:inline distT="0" distB="0" distL="0" distR="0" wp14:anchorId="394723B6" wp14:editId="7931D6A7">
            <wp:extent cx="177800" cy="20320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C27B5">
        <w:rPr>
          <w:b/>
          <w:color w:val="000000"/>
          <w:sz w:val="30"/>
        </w:rPr>
        <w:t>)</w:t>
      </w:r>
      <w:r w:rsidRPr="00EA49F2">
        <w:rPr>
          <w:b/>
          <w:color w:val="000000"/>
          <w:sz w:val="30"/>
        </w:rPr>
        <w:t>.</w:t>
      </w:r>
    </w:p>
    <w:p w14:paraId="4041DACF" w14:textId="77777777" w:rsidR="00FB2D37" w:rsidRPr="00EA49F2" w:rsidRDefault="00FB2D37" w:rsidP="00FB2D37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1</w:t>
      </w:r>
      <w:r w:rsidRPr="00EA49F2">
        <w:rPr>
          <w:bCs/>
          <w:color w:val="000000"/>
          <w:sz w:val="28"/>
        </w:rPr>
        <w:tab/>
        <w:t>Does she like peppers?   Yes, she … .</w:t>
      </w:r>
    </w:p>
    <w:p w14:paraId="39740BB8" w14:textId="77777777" w:rsidR="00FB2D37" w:rsidRPr="00EA49F2" w:rsidRDefault="00FB2D37" w:rsidP="00FB2D37">
      <w:pPr>
        <w:tabs>
          <w:tab w:val="left" w:pos="851"/>
          <w:tab w:val="left" w:pos="3686"/>
          <w:tab w:val="left" w:pos="3969"/>
          <w:tab w:val="left" w:pos="6804"/>
          <w:tab w:val="left" w:pos="7088"/>
        </w:tabs>
        <w:spacing w:after="60" w:line="340" w:lineRule="exact"/>
        <w:ind w:lef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A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doesn’t</w:t>
      </w:r>
      <w:r w:rsidRPr="00EA49F2">
        <w:rPr>
          <w:bCs/>
          <w:color w:val="000000"/>
          <w:sz w:val="28"/>
        </w:rPr>
        <w:tab/>
        <w:t>B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do</w:t>
      </w:r>
      <w:r>
        <w:rPr>
          <w:bCs/>
          <w:color w:val="000000"/>
          <w:sz w:val="28"/>
        </w:rPr>
        <w:t>es</w:t>
      </w:r>
    </w:p>
    <w:p w14:paraId="33F2677D" w14:textId="77777777" w:rsidR="00FB2D37" w:rsidRPr="00EA49F2" w:rsidRDefault="00FB2D37" w:rsidP="00FB2D37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2</w:t>
      </w:r>
      <w:r w:rsidRPr="00EA49F2">
        <w:rPr>
          <w:bCs/>
          <w:color w:val="000000"/>
          <w:sz w:val="28"/>
        </w:rPr>
        <w:tab/>
        <w:t>… you like carrots?   No, I don’t.</w:t>
      </w:r>
    </w:p>
    <w:p w14:paraId="7578F17C" w14:textId="77777777" w:rsidR="00FB2D37" w:rsidRPr="00EA49F2" w:rsidRDefault="00FB2D37" w:rsidP="00FB2D37">
      <w:pPr>
        <w:tabs>
          <w:tab w:val="left" w:pos="851"/>
          <w:tab w:val="left" w:pos="3686"/>
          <w:tab w:val="left" w:pos="3969"/>
          <w:tab w:val="left" w:pos="6804"/>
          <w:tab w:val="left" w:pos="7088"/>
        </w:tabs>
        <w:spacing w:after="60" w:line="340" w:lineRule="exact"/>
        <w:ind w:lef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A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Doesn’t</w:t>
      </w:r>
      <w:r w:rsidRPr="00EA49F2">
        <w:rPr>
          <w:bCs/>
          <w:color w:val="000000"/>
          <w:sz w:val="28"/>
        </w:rPr>
        <w:tab/>
        <w:t>B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Do</w:t>
      </w:r>
    </w:p>
    <w:p w14:paraId="3BD52266" w14:textId="77777777" w:rsidR="00FB2D37" w:rsidRPr="00EA49F2" w:rsidRDefault="00FB2D37" w:rsidP="00FB2D37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3</w:t>
      </w:r>
      <w:r w:rsidRPr="00EA49F2">
        <w:rPr>
          <w:bCs/>
          <w:color w:val="000000"/>
          <w:sz w:val="28"/>
        </w:rPr>
        <w:tab/>
        <w:t>Does he like cucumbers?   No, he … .</w:t>
      </w:r>
    </w:p>
    <w:p w14:paraId="7A9582BC" w14:textId="77777777" w:rsidR="00FB2D37" w:rsidRPr="00EA49F2" w:rsidRDefault="00FB2D37" w:rsidP="00FB2D37">
      <w:pPr>
        <w:tabs>
          <w:tab w:val="left" w:pos="851"/>
          <w:tab w:val="left" w:pos="3686"/>
          <w:tab w:val="left" w:pos="3969"/>
          <w:tab w:val="left" w:pos="6804"/>
          <w:tab w:val="left" w:pos="7088"/>
        </w:tabs>
        <w:spacing w:after="60" w:line="340" w:lineRule="exact"/>
        <w:ind w:lef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A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don’t</w:t>
      </w:r>
      <w:r w:rsidRPr="00EA49F2">
        <w:rPr>
          <w:bCs/>
          <w:color w:val="000000"/>
          <w:sz w:val="28"/>
        </w:rPr>
        <w:tab/>
        <w:t>B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does</w:t>
      </w:r>
      <w:r>
        <w:rPr>
          <w:bCs/>
          <w:color w:val="000000"/>
          <w:sz w:val="28"/>
        </w:rPr>
        <w:t>n’t</w:t>
      </w:r>
    </w:p>
    <w:p w14:paraId="54C564C6" w14:textId="77777777" w:rsidR="00FB2D37" w:rsidRPr="00EA49F2" w:rsidRDefault="00FB2D37" w:rsidP="00FB2D37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4</w:t>
      </w:r>
      <w:r w:rsidRPr="00EA49F2">
        <w:rPr>
          <w:bCs/>
          <w:color w:val="000000"/>
          <w:sz w:val="28"/>
        </w:rPr>
        <w:tab/>
        <w:t>Do you like beans?   Yes, I … .</w:t>
      </w:r>
    </w:p>
    <w:p w14:paraId="33B7F126" w14:textId="77777777" w:rsidR="00FB2D37" w:rsidRPr="00EA49F2" w:rsidRDefault="00FB2D37" w:rsidP="00FB2D37">
      <w:pPr>
        <w:tabs>
          <w:tab w:val="left" w:pos="851"/>
          <w:tab w:val="left" w:pos="3686"/>
          <w:tab w:val="left" w:pos="3969"/>
          <w:tab w:val="left" w:pos="6804"/>
          <w:tab w:val="left" w:pos="7088"/>
        </w:tabs>
        <w:spacing w:after="60" w:line="340" w:lineRule="exact"/>
        <w:ind w:lef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A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do</w:t>
      </w:r>
      <w:r w:rsidRPr="00EA49F2">
        <w:rPr>
          <w:bCs/>
          <w:color w:val="000000"/>
          <w:sz w:val="28"/>
        </w:rPr>
        <w:tab/>
        <w:t>B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do</w:t>
      </w:r>
      <w:r>
        <w:rPr>
          <w:bCs/>
          <w:color w:val="000000"/>
          <w:sz w:val="28"/>
        </w:rPr>
        <w:t>es</w:t>
      </w:r>
    </w:p>
    <w:p w14:paraId="32AB03E4" w14:textId="77777777" w:rsidR="00FB2D37" w:rsidRPr="00EA49F2" w:rsidRDefault="00FB2D37" w:rsidP="00FB2D37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5</w:t>
      </w:r>
      <w:r w:rsidRPr="00EA49F2">
        <w:rPr>
          <w:bCs/>
          <w:color w:val="000000"/>
          <w:sz w:val="28"/>
        </w:rPr>
        <w:tab/>
        <w:t>… he like potatoes?   Yes, he does.</w:t>
      </w:r>
    </w:p>
    <w:p w14:paraId="65C1076F" w14:textId="77777777" w:rsidR="00FB2D37" w:rsidRPr="00484AAC" w:rsidRDefault="00FB2D37" w:rsidP="00FB2D37">
      <w:pPr>
        <w:tabs>
          <w:tab w:val="left" w:pos="851"/>
          <w:tab w:val="left" w:pos="3686"/>
          <w:tab w:val="left" w:pos="3969"/>
          <w:tab w:val="left" w:pos="6804"/>
          <w:tab w:val="left" w:pos="7088"/>
        </w:tabs>
        <w:spacing w:line="340" w:lineRule="exact"/>
        <w:ind w:left="851" w:hanging="284"/>
        <w:rPr>
          <w:bCs/>
          <w:color w:val="000000"/>
          <w:sz w:val="28"/>
        </w:rPr>
      </w:pPr>
      <w:r w:rsidRPr="00096F97">
        <w:rPr>
          <w:bCs/>
          <w:color w:val="000000"/>
          <w:sz w:val="28"/>
        </w:rPr>
        <w:t>A</w:t>
      </w:r>
      <w:r w:rsidRPr="00096F97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096F97">
        <w:rPr>
          <w:bCs/>
          <w:color w:val="000000"/>
          <w:sz w:val="28"/>
        </w:rPr>
        <w:t> </w:t>
      </w:r>
      <w:r w:rsidRPr="00EA49F2">
        <w:rPr>
          <w:bCs/>
          <w:color w:val="000000"/>
          <w:sz w:val="28"/>
        </w:rPr>
        <w:t>Does</w:t>
      </w:r>
      <w:r w:rsidRPr="00096F97">
        <w:rPr>
          <w:bCs/>
          <w:color w:val="000000"/>
          <w:sz w:val="28"/>
        </w:rPr>
        <w:tab/>
        <w:t>B</w:t>
      </w:r>
      <w:r w:rsidRPr="00096F97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096F97">
        <w:rPr>
          <w:bCs/>
          <w:color w:val="000000"/>
          <w:sz w:val="28"/>
        </w:rPr>
        <w:t> </w:t>
      </w:r>
      <w:r w:rsidRPr="00EA49F2">
        <w:rPr>
          <w:bCs/>
          <w:color w:val="000000"/>
          <w:sz w:val="28"/>
        </w:rPr>
        <w:t>Doesn’t</w:t>
      </w:r>
    </w:p>
    <w:p w14:paraId="757F32A1" w14:textId="51AF36E8" w:rsidR="00013650" w:rsidRPr="00141B75" w:rsidRDefault="00141B75" w:rsidP="00FB2D37">
      <w:pPr>
        <w:pStyle w:val="marks"/>
        <w:spacing w:before="0"/>
        <w:rPr>
          <w:rFonts w:ascii="Calibri" w:hAnsi="Calibri"/>
          <w:b w:val="0"/>
          <w:bdr w:val="single" w:sz="6" w:space="0" w:color="808080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6B1DEA">
        <w:rPr>
          <w:rStyle w:val="marks-frame"/>
        </w:rPr>
        <w:t>5</w:t>
      </w:r>
      <w:r>
        <w:rPr>
          <w:rStyle w:val="marks-frame"/>
        </w:rPr>
        <w:t> </w:t>
      </w:r>
      <w:r w:rsidR="00013650"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9082B1A" w14:textId="2F8E467C" w:rsidR="00EE0C91" w:rsidRPr="00937835" w:rsidRDefault="00FD0FA2" w:rsidP="00EE0C91">
      <w:pPr>
        <w:pStyle w:val="instruction"/>
        <w:spacing w:after="120"/>
      </w:pPr>
      <w:r w:rsidRPr="002D2043">
        <w:t>5</w:t>
      </w:r>
      <w:r w:rsidRPr="002D2043">
        <w:tab/>
        <w:t xml:space="preserve">Read and tick </w:t>
      </w:r>
      <w:r w:rsidR="003F7A66">
        <w:t>(</w:t>
      </w:r>
      <w:r w:rsidRPr="002D2043">
        <w:rPr>
          <w:noProof/>
          <w:position w:val="-6"/>
          <w:lang w:eastAsia="es-ES"/>
        </w:rPr>
        <w:drawing>
          <wp:inline distT="0" distB="0" distL="0" distR="0" wp14:anchorId="0A60203F" wp14:editId="24C1C88F">
            <wp:extent cx="177800" cy="20320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7A66">
        <w:t>)</w:t>
      </w:r>
      <w:r w:rsidRPr="002D2043">
        <w:t>.</w:t>
      </w:r>
    </w:p>
    <w:tbl>
      <w:tblPr>
        <w:tblStyle w:val="blog-digital--container"/>
        <w:tblW w:w="0" w:type="auto"/>
        <w:tblLayout w:type="fixed"/>
        <w:tblLook w:val="04A0" w:firstRow="1" w:lastRow="0" w:firstColumn="1" w:lastColumn="0" w:noHBand="0" w:noVBand="1"/>
      </w:tblPr>
      <w:tblGrid>
        <w:gridCol w:w="8222"/>
      </w:tblGrid>
      <w:tr w:rsidR="00EE0C91" w14:paraId="60DB376D" w14:textId="77777777" w:rsidTr="00D563A0">
        <w:tc>
          <w:tcPr>
            <w:tcW w:w="8222" w:type="dxa"/>
          </w:tcPr>
          <w:p w14:paraId="796A785B" w14:textId="77777777" w:rsidR="00EE0C91" w:rsidRPr="00D77A84" w:rsidRDefault="00EE0C91" w:rsidP="00D563A0">
            <w:pPr>
              <w:pStyle w:val="blog-digital--menu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Home   About me</w:t>
            </w:r>
          </w:p>
          <w:p w14:paraId="049846A7" w14:textId="268215B3" w:rsidR="00EE0C91" w:rsidRPr="00D77A84" w:rsidRDefault="00EE0C91" w:rsidP="00EE0C91">
            <w:pPr>
              <w:pStyle w:val="blog-digital--head"/>
              <w:spacing w:after="120"/>
              <w:rPr>
                <w:sz w:val="24"/>
                <w:szCs w:val="24"/>
              </w:rPr>
            </w:pPr>
            <w:r w:rsidRPr="00EE0C91">
              <w:rPr>
                <w:sz w:val="24"/>
                <w:szCs w:val="24"/>
                <w:lang w:val="en-GB"/>
              </w:rPr>
              <w:t xml:space="preserve">I’m Soto. I’m from Greece. I have lunch at home every day. Mum’s got hot food. We’ve got </w:t>
            </w:r>
            <w:r w:rsidRPr="00EE0C91">
              <w:rPr>
                <w:i/>
                <w:sz w:val="24"/>
                <w:szCs w:val="24"/>
                <w:lang w:val="en-GB"/>
              </w:rPr>
              <w:t>gemista</w:t>
            </w:r>
            <w:r w:rsidRPr="00EE0C91">
              <w:rPr>
                <w:sz w:val="24"/>
                <w:szCs w:val="24"/>
                <w:lang w:val="en-GB"/>
              </w:rPr>
              <w:t xml:space="preserve">! Yummy! It’s Greek food. </w:t>
            </w:r>
            <w:r w:rsidRPr="00EE0C91">
              <w:rPr>
                <w:i/>
                <w:sz w:val="24"/>
                <w:szCs w:val="24"/>
                <w:lang w:val="en-GB"/>
              </w:rPr>
              <w:t>Gemista</w:t>
            </w:r>
            <w:r w:rsidRPr="00EE0C91">
              <w:rPr>
                <w:sz w:val="24"/>
                <w:szCs w:val="24"/>
                <w:lang w:val="en-GB"/>
              </w:rPr>
              <w:t xml:space="preserve"> is my favourite food. </w:t>
            </w:r>
            <w:r w:rsidR="003F7A66">
              <w:rPr>
                <w:sz w:val="24"/>
                <w:szCs w:val="24"/>
                <w:lang w:val="en-GB"/>
              </w:rPr>
              <w:br/>
            </w:r>
            <w:r w:rsidRPr="00EE0C91">
              <w:rPr>
                <w:sz w:val="24"/>
                <w:szCs w:val="24"/>
                <w:lang w:val="en-GB"/>
              </w:rPr>
              <w:t xml:space="preserve">It’s peppers and rice. We have it on Tuesdays. We’ve got chips for lunch, too. </w:t>
            </w:r>
            <w:r w:rsidR="003F7A66">
              <w:rPr>
                <w:sz w:val="24"/>
                <w:szCs w:val="24"/>
                <w:lang w:val="en-GB"/>
              </w:rPr>
              <w:br/>
            </w:r>
            <w:r w:rsidRPr="00EE0C91">
              <w:rPr>
                <w:sz w:val="24"/>
                <w:szCs w:val="24"/>
                <w:lang w:val="en-GB"/>
              </w:rPr>
              <w:t xml:space="preserve">I like chips! Do you like chips? Mum’s got yoghurt and apples, too. I like yoghurt. </w:t>
            </w:r>
            <w:r w:rsidR="003F7A66">
              <w:rPr>
                <w:sz w:val="24"/>
                <w:szCs w:val="24"/>
                <w:lang w:val="en-GB"/>
              </w:rPr>
              <w:br/>
            </w:r>
            <w:r w:rsidRPr="00EE0C91">
              <w:rPr>
                <w:sz w:val="24"/>
                <w:szCs w:val="24"/>
                <w:lang w:val="en-GB"/>
              </w:rPr>
              <w:t>I don’t like apples. I have a drink, too. Orange juice … yum!</w:t>
            </w:r>
          </w:p>
        </w:tc>
      </w:tr>
    </w:tbl>
    <w:p w14:paraId="734F037C" w14:textId="77777777" w:rsidR="00EE0C91" w:rsidRPr="00EE0C91" w:rsidRDefault="00EE0C91" w:rsidP="00EE0C91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4395"/>
          <w:tab w:val="left" w:pos="4732"/>
        </w:tabs>
        <w:spacing w:before="120"/>
      </w:pPr>
      <w:r w:rsidRPr="00EE0C91">
        <w:t>1</w:t>
      </w:r>
      <w:r w:rsidRPr="00EE0C91">
        <w:tab/>
        <w:t xml:space="preserve">Soto … </w:t>
      </w:r>
    </w:p>
    <w:p w14:paraId="3945949C" w14:textId="4001E196" w:rsidR="00EE0C91" w:rsidRPr="00EE0C91" w:rsidRDefault="00EE0C91" w:rsidP="00EE0C91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4395"/>
          <w:tab w:val="left" w:pos="4732"/>
        </w:tabs>
        <w:spacing w:after="60"/>
      </w:pPr>
      <w:r>
        <w:tab/>
      </w:r>
      <w:r w:rsidRPr="00EE0C91">
        <w:t>A</w:t>
      </w:r>
      <w:r w:rsidRPr="00EE0C91">
        <w:tab/>
      </w:r>
      <w:r w:rsidRPr="0000718C">
        <w:rPr>
          <w:rStyle w:val="checkbox"/>
        </w:rPr>
        <w:t>☐</w:t>
      </w:r>
      <w:r>
        <w:t> </w:t>
      </w:r>
      <w:r w:rsidRPr="00EE0C91">
        <w:t>has lunch at home.</w:t>
      </w:r>
      <w:r w:rsidRPr="00EE0C91">
        <w:tab/>
        <w:t>B</w:t>
      </w:r>
      <w:r w:rsidRPr="00EE0C91">
        <w:tab/>
      </w:r>
      <w:r w:rsidRPr="0000718C">
        <w:rPr>
          <w:rStyle w:val="checkbox"/>
        </w:rPr>
        <w:t>☐</w:t>
      </w:r>
      <w:r>
        <w:t> </w:t>
      </w:r>
      <w:r w:rsidRPr="00EE0C91">
        <w:t>doesn’t have lunch at home.</w:t>
      </w:r>
      <w:r w:rsidRPr="00EE0C91">
        <w:tab/>
      </w:r>
    </w:p>
    <w:p w14:paraId="3D62FDC3" w14:textId="77777777" w:rsidR="00EE0C91" w:rsidRPr="00EE0C91" w:rsidRDefault="00EE0C91" w:rsidP="00EE0C91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4395"/>
          <w:tab w:val="left" w:pos="4732"/>
        </w:tabs>
      </w:pPr>
      <w:r w:rsidRPr="00EE0C91">
        <w:t>2</w:t>
      </w:r>
      <w:r w:rsidRPr="00EE0C91">
        <w:tab/>
        <w:t>Soto has  …</w:t>
      </w:r>
    </w:p>
    <w:p w14:paraId="19ADFA8F" w14:textId="23380485" w:rsidR="00EE0C91" w:rsidRPr="00EE0C91" w:rsidRDefault="00EE0C91" w:rsidP="00EE0C91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4395"/>
          <w:tab w:val="left" w:pos="4732"/>
        </w:tabs>
        <w:spacing w:after="60"/>
      </w:pPr>
      <w:r>
        <w:tab/>
      </w:r>
      <w:r w:rsidRPr="00EE0C91">
        <w:t>A</w:t>
      </w:r>
      <w:r w:rsidRPr="00EE0C91">
        <w:tab/>
      </w:r>
      <w:r w:rsidRPr="0000718C">
        <w:rPr>
          <w:rStyle w:val="checkbox"/>
        </w:rPr>
        <w:t>☐</w:t>
      </w:r>
      <w:r>
        <w:t> </w:t>
      </w:r>
      <w:r w:rsidRPr="00EE0C91">
        <w:t>a cold lunch today.</w:t>
      </w:r>
      <w:r w:rsidRPr="00EE0C91">
        <w:tab/>
        <w:t>B</w:t>
      </w:r>
      <w:r w:rsidRPr="00EE0C91">
        <w:tab/>
      </w:r>
      <w:r w:rsidRPr="0000718C">
        <w:rPr>
          <w:rStyle w:val="checkbox"/>
        </w:rPr>
        <w:t>☐</w:t>
      </w:r>
      <w:r>
        <w:t> </w:t>
      </w:r>
      <w:r w:rsidRPr="00EE0C91">
        <w:t>a hot lunch today.</w:t>
      </w:r>
    </w:p>
    <w:p w14:paraId="4271F5D3" w14:textId="77777777" w:rsidR="00EE0C91" w:rsidRPr="00EE0C91" w:rsidRDefault="00EE0C91" w:rsidP="00EE0C91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4395"/>
          <w:tab w:val="left" w:pos="4732"/>
        </w:tabs>
      </w:pPr>
      <w:r w:rsidRPr="00EE0C91">
        <w:t>3</w:t>
      </w:r>
      <w:r w:rsidRPr="00EE0C91">
        <w:tab/>
        <w:t>Gemista is peppers …</w:t>
      </w:r>
    </w:p>
    <w:p w14:paraId="28F06A22" w14:textId="371231AB" w:rsidR="00EE0C91" w:rsidRPr="00EE0C91" w:rsidRDefault="00EE0C91" w:rsidP="00EE0C91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4395"/>
          <w:tab w:val="left" w:pos="4732"/>
        </w:tabs>
        <w:spacing w:after="60"/>
      </w:pPr>
      <w:r>
        <w:tab/>
      </w:r>
      <w:r w:rsidRPr="00EE0C91">
        <w:t>A</w:t>
      </w:r>
      <w:r w:rsidRPr="00EE0C91">
        <w:tab/>
      </w:r>
      <w:r w:rsidRPr="0000718C">
        <w:rPr>
          <w:rStyle w:val="checkbox"/>
        </w:rPr>
        <w:t>☐</w:t>
      </w:r>
      <w:r>
        <w:t> </w:t>
      </w:r>
      <w:r w:rsidRPr="00EE0C91">
        <w:t>and chips.</w:t>
      </w:r>
      <w:r w:rsidRPr="00EE0C91">
        <w:tab/>
        <w:t>B</w:t>
      </w:r>
      <w:r w:rsidRPr="00EE0C91">
        <w:tab/>
      </w:r>
      <w:r w:rsidRPr="0000718C">
        <w:rPr>
          <w:rStyle w:val="checkbox"/>
        </w:rPr>
        <w:t>☐</w:t>
      </w:r>
      <w:r>
        <w:t> </w:t>
      </w:r>
      <w:r w:rsidRPr="00EE0C91">
        <w:t>and rice.</w:t>
      </w:r>
    </w:p>
    <w:p w14:paraId="2A2462F5" w14:textId="77777777" w:rsidR="00EE0C91" w:rsidRPr="00EE0C91" w:rsidRDefault="00EE0C91" w:rsidP="00EE0C91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4395"/>
          <w:tab w:val="left" w:pos="4732"/>
        </w:tabs>
      </w:pPr>
      <w:r w:rsidRPr="00EE0C91">
        <w:t>4</w:t>
      </w:r>
      <w:r w:rsidRPr="00EE0C91">
        <w:tab/>
        <w:t>Soto likes …</w:t>
      </w:r>
    </w:p>
    <w:p w14:paraId="50F52B38" w14:textId="50082E4F" w:rsidR="00EE0C91" w:rsidRPr="00EE0C91" w:rsidRDefault="00EE0C91" w:rsidP="00EE0C91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4395"/>
          <w:tab w:val="left" w:pos="4732"/>
        </w:tabs>
        <w:spacing w:after="60"/>
      </w:pPr>
      <w:r>
        <w:tab/>
      </w:r>
      <w:r w:rsidRPr="00EE0C91">
        <w:t>A</w:t>
      </w:r>
      <w:r w:rsidRPr="00EE0C91">
        <w:tab/>
      </w:r>
      <w:r w:rsidRPr="0000718C">
        <w:rPr>
          <w:rStyle w:val="checkbox"/>
        </w:rPr>
        <w:t>☐</w:t>
      </w:r>
      <w:r>
        <w:t> </w:t>
      </w:r>
      <w:r w:rsidRPr="00EE0C91">
        <w:t>yogurt and apples.</w:t>
      </w:r>
      <w:r w:rsidRPr="00EE0C91">
        <w:tab/>
        <w:t>B</w:t>
      </w:r>
      <w:r w:rsidRPr="00EE0C91">
        <w:tab/>
      </w:r>
      <w:r w:rsidRPr="0000718C">
        <w:rPr>
          <w:rStyle w:val="checkbox"/>
        </w:rPr>
        <w:t>☐</w:t>
      </w:r>
      <w:r>
        <w:t> </w:t>
      </w:r>
      <w:r w:rsidRPr="00EE0C91">
        <w:t>yoghurt.</w:t>
      </w:r>
    </w:p>
    <w:p w14:paraId="6887D17E" w14:textId="77777777" w:rsidR="00EE0C91" w:rsidRPr="00EE0C91" w:rsidRDefault="00EE0C91" w:rsidP="00EE0C91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4395"/>
          <w:tab w:val="left" w:pos="4732"/>
        </w:tabs>
      </w:pPr>
      <w:r w:rsidRPr="00EE0C91">
        <w:t>5</w:t>
      </w:r>
      <w:r w:rsidRPr="00EE0C91">
        <w:tab/>
        <w:t xml:space="preserve">Soto … </w:t>
      </w:r>
    </w:p>
    <w:p w14:paraId="3D7CB9EC" w14:textId="2EEA5287" w:rsidR="00EE0C91" w:rsidRPr="00EE0C91" w:rsidRDefault="00EE0C91" w:rsidP="00EE0C91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4395"/>
          <w:tab w:val="left" w:pos="4732"/>
        </w:tabs>
      </w:pPr>
      <w:r w:rsidRPr="00EE0C91">
        <w:tab/>
        <w:t>A</w:t>
      </w:r>
      <w:r w:rsidRPr="00EE0C91">
        <w:tab/>
      </w:r>
      <w:r w:rsidRPr="0000718C">
        <w:rPr>
          <w:rStyle w:val="checkbox"/>
        </w:rPr>
        <w:t>☐</w:t>
      </w:r>
      <w:r>
        <w:t> </w:t>
      </w:r>
      <w:r w:rsidRPr="00EE0C91">
        <w:t>has a drink.</w:t>
      </w:r>
      <w:r w:rsidRPr="00EE0C91">
        <w:tab/>
        <w:t>B</w:t>
      </w:r>
      <w:r w:rsidRPr="00EE0C91">
        <w:tab/>
      </w:r>
      <w:r w:rsidRPr="0000718C">
        <w:rPr>
          <w:rStyle w:val="checkbox"/>
        </w:rPr>
        <w:t>☐</w:t>
      </w:r>
      <w:r>
        <w:t> </w:t>
      </w:r>
      <w:r w:rsidRPr="00EE0C91">
        <w:t>doesn’t have a drink.</w:t>
      </w:r>
    </w:p>
    <w:p w14:paraId="5E08959A" w14:textId="77777777" w:rsidR="00FD0FA2" w:rsidRPr="002D2043" w:rsidRDefault="00FD0FA2" w:rsidP="00EE0C91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>     / 5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29" style="position:absolute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r8m076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BEC91D" w14:textId="6480E599" w:rsidR="00FD0FA2" w:rsidRPr="002D2043" w:rsidRDefault="00FD0FA2" w:rsidP="00FD0FA2">
      <w:pPr>
        <w:pStyle w:val="instruction"/>
      </w:pPr>
      <w:r w:rsidRPr="002D2043">
        <w:t>6</w:t>
      </w:r>
      <w:r w:rsidRPr="002D2043">
        <w:tab/>
      </w:r>
      <w:r w:rsidR="00D22A43">
        <w:t>Read and write.</w:t>
      </w:r>
    </w:p>
    <w:p w14:paraId="10364311" w14:textId="719282C0" w:rsidR="00FD0FA2" w:rsidRPr="002D2043" w:rsidRDefault="00D22A43" w:rsidP="008434FD">
      <w:pPr>
        <w:pStyle w:val="wordpool-text"/>
        <w:rPr>
          <w:rFonts w:ascii="Calibri" w:hAnsi="Calibri"/>
        </w:rPr>
      </w:pPr>
      <w:r>
        <w:t>doesn’t like milk</w:t>
      </w:r>
      <w:r>
        <w:t> </w:t>
      </w:r>
      <w:r>
        <w:t>don’t like carrots</w:t>
      </w:r>
      <w:r>
        <w:t> </w:t>
      </w:r>
      <w:r>
        <w:t>got cake</w:t>
      </w:r>
      <w:r>
        <w:t> </w:t>
      </w:r>
      <w:r>
        <w:t>have got peas</w:t>
      </w:r>
      <w:r>
        <w:t> </w:t>
      </w:r>
      <w:r>
        <w:t>likes beans</w:t>
      </w:r>
    </w:p>
    <w:p w14:paraId="303E2A36" w14:textId="3B83CAA2" w:rsidR="00D22A43" w:rsidRDefault="00D22A43" w:rsidP="00D22A43">
      <w:pPr>
        <w:pStyle w:val="activity-numbered"/>
        <w:spacing w:after="120"/>
      </w:pPr>
      <w:r>
        <w:t>1</w:t>
      </w:r>
      <w:r>
        <w:tab/>
        <w:t xml:space="preserve">I have got beans and I </w:t>
      </w:r>
      <w:r w:rsidRPr="004727DA">
        <w:rPr>
          <w:rStyle w:val="wol"/>
        </w:rPr>
        <w:t>                       </w:t>
      </w:r>
      <w:r w:rsidR="006B1DEA" w:rsidRPr="004727DA">
        <w:rPr>
          <w:rStyle w:val="wol"/>
        </w:rPr>
        <w:t>                  </w:t>
      </w:r>
      <w:r w:rsidRPr="004727DA">
        <w:rPr>
          <w:rStyle w:val="wol"/>
        </w:rPr>
        <w:t>                   </w:t>
      </w:r>
      <w:r w:rsidRPr="003659A1">
        <w:rPr>
          <w:rStyle w:val="wol"/>
        </w:rPr>
        <w:t> </w:t>
      </w:r>
      <w:r>
        <w:t>.</w:t>
      </w:r>
    </w:p>
    <w:p w14:paraId="5BE62A51" w14:textId="4A018098" w:rsidR="00D22A43" w:rsidRDefault="00D22A43" w:rsidP="00D22A43">
      <w:pPr>
        <w:pStyle w:val="activity-numbered"/>
        <w:spacing w:after="120"/>
      </w:pPr>
      <w:r>
        <w:t>2</w:t>
      </w:r>
      <w:r>
        <w:tab/>
        <w:t xml:space="preserve">He likes chicken and he </w:t>
      </w:r>
      <w:r w:rsidRPr="004727DA">
        <w:rPr>
          <w:rStyle w:val="wol"/>
        </w:rPr>
        <w:t>                     </w:t>
      </w:r>
      <w:r w:rsidR="006B1DEA" w:rsidRPr="004727DA">
        <w:rPr>
          <w:rStyle w:val="wol"/>
        </w:rPr>
        <w:t>                  </w:t>
      </w:r>
      <w:r w:rsidRPr="004727DA">
        <w:rPr>
          <w:rStyle w:val="wol"/>
        </w:rPr>
        <w:t>                     </w:t>
      </w:r>
      <w:r w:rsidRPr="003659A1">
        <w:rPr>
          <w:rStyle w:val="wol"/>
        </w:rPr>
        <w:t> </w:t>
      </w:r>
      <w:r w:rsidRPr="0057351E">
        <w:t>.</w:t>
      </w:r>
    </w:p>
    <w:p w14:paraId="27F247F5" w14:textId="36AF1598" w:rsidR="00D22A43" w:rsidRPr="00015C6F" w:rsidRDefault="00D22A43" w:rsidP="00D22A43">
      <w:pPr>
        <w:pStyle w:val="activity-numbered"/>
        <w:spacing w:after="120"/>
      </w:pPr>
      <w:r>
        <w:t>3</w:t>
      </w:r>
      <w:r>
        <w:tab/>
        <w:t xml:space="preserve">She doesn’t like juice and she </w:t>
      </w:r>
      <w:r w:rsidRPr="004727DA">
        <w:rPr>
          <w:rStyle w:val="wol"/>
        </w:rPr>
        <w:t>           </w:t>
      </w:r>
      <w:r w:rsidR="006B1DEA" w:rsidRPr="004727DA">
        <w:rPr>
          <w:rStyle w:val="wol"/>
        </w:rPr>
        <w:t>                  </w:t>
      </w:r>
      <w:r w:rsidRPr="004727DA">
        <w:rPr>
          <w:rStyle w:val="wol"/>
        </w:rPr>
        <w:t>                               </w:t>
      </w:r>
      <w:r w:rsidRPr="003659A1">
        <w:rPr>
          <w:rStyle w:val="wol"/>
        </w:rPr>
        <w:t> </w:t>
      </w:r>
      <w:r w:rsidRPr="00F462A4">
        <w:t>.</w:t>
      </w:r>
    </w:p>
    <w:p w14:paraId="14BF5660" w14:textId="75DC41E8" w:rsidR="00D22A43" w:rsidRDefault="00D22A43" w:rsidP="00D22A43">
      <w:pPr>
        <w:pStyle w:val="activity-numbered"/>
        <w:spacing w:after="120"/>
      </w:pPr>
      <w:r>
        <w:t>4</w:t>
      </w:r>
      <w:r>
        <w:tab/>
        <w:t xml:space="preserve">I’ve got biscuits and I’ve </w:t>
      </w:r>
      <w:r w:rsidRPr="004727DA">
        <w:rPr>
          <w:rStyle w:val="wol"/>
        </w:rPr>
        <w:t>                   </w:t>
      </w:r>
      <w:r w:rsidR="006B1DEA" w:rsidRPr="004727DA">
        <w:rPr>
          <w:rStyle w:val="wol"/>
        </w:rPr>
        <w:t>                  </w:t>
      </w:r>
      <w:r w:rsidRPr="004727DA">
        <w:rPr>
          <w:rStyle w:val="wol"/>
        </w:rPr>
        <w:t>                       </w:t>
      </w:r>
      <w:r w:rsidRPr="003659A1">
        <w:rPr>
          <w:rStyle w:val="wol"/>
        </w:rPr>
        <w:t> </w:t>
      </w:r>
      <w:r>
        <w:t>.</w:t>
      </w:r>
    </w:p>
    <w:p w14:paraId="0B616896" w14:textId="1DD94B62" w:rsidR="00D22A43" w:rsidRDefault="00D22A43" w:rsidP="00D22A43">
      <w:pPr>
        <w:pStyle w:val="activity-numbered"/>
        <w:spacing w:after="120"/>
      </w:pPr>
      <w:r>
        <w:t>5</w:t>
      </w:r>
      <w:r>
        <w:tab/>
        <w:t xml:space="preserve">I don’t like peppers and I </w:t>
      </w:r>
      <w:r w:rsidRPr="004727DA">
        <w:rPr>
          <w:rStyle w:val="wol"/>
        </w:rPr>
        <w:t>               </w:t>
      </w:r>
      <w:r w:rsidR="006B1DEA" w:rsidRPr="004727DA">
        <w:rPr>
          <w:rStyle w:val="wol"/>
        </w:rPr>
        <w:t>                  </w:t>
      </w:r>
      <w:r w:rsidRPr="004727DA">
        <w:rPr>
          <w:rStyle w:val="wol"/>
        </w:rPr>
        <w:t>                           </w:t>
      </w:r>
      <w:r w:rsidRPr="003659A1">
        <w:rPr>
          <w:rStyle w:val="wol"/>
        </w:rPr>
        <w:t> </w:t>
      </w:r>
      <w:r>
        <w:t>.</w:t>
      </w:r>
    </w:p>
    <w:p w14:paraId="4A4E3583" w14:textId="77777777" w:rsidR="00FD0FA2" w:rsidRPr="002D2043" w:rsidRDefault="00FD0FA2" w:rsidP="00D22A43">
      <w:pPr>
        <w:pStyle w:val="marks"/>
        <w:spacing w:before="0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2D2043">
        <w:rPr>
          <w:rStyle w:val="marks-frame"/>
        </w:rPr>
        <w:t>     / 5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0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56uka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5E82E6B" w14:textId="70933B63" w:rsidR="00FD0FA2" w:rsidRDefault="00FD0FA2" w:rsidP="00DA572C">
      <w:pPr>
        <w:pStyle w:val="instruction"/>
        <w:spacing w:after="120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7A2B8BA0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DA572C">
        <w:rPr>
          <w:color w:val="767171" w:themeColor="background2" w:themeShade="80"/>
        </w:rPr>
        <w:t>2</w:t>
      </w:r>
      <w:r>
        <w:t xml:space="preserve"> </w:t>
      </w:r>
      <w:r w:rsidR="00DA572C">
        <w:t xml:space="preserve">What foods does Sophia like? </w:t>
      </w:r>
      <w:r w:rsidR="00DA572C" w:rsidRPr="009F090F">
        <w:t>Listen</w:t>
      </w:r>
      <w:r w:rsidR="00DA572C">
        <w:t xml:space="preserve"> and</w:t>
      </w:r>
      <w:r w:rsidR="00DA572C" w:rsidRPr="009F090F">
        <w:t xml:space="preserve"> </w:t>
      </w:r>
      <w:r w:rsidR="003F7A66" w:rsidRPr="003F7A66">
        <w:rPr>
          <w:lang w:val="en-US"/>
        </w:rPr>
        <w:t>circle the</w:t>
      </w:r>
      <w:r w:rsidR="003F7A66">
        <w:rPr>
          <w:lang w:val="en-US"/>
        </w:rPr>
        <w:t xml:space="preserve"> </w:t>
      </w:r>
      <w:r w:rsidR="006B1DEA">
        <w:t>tick</w:t>
      </w:r>
      <w:r w:rsidR="00DA572C">
        <w:t xml:space="preserve"> </w:t>
      </w:r>
      <w:r w:rsidR="003F7A66">
        <w:t>(</w:t>
      </w:r>
      <w:r w:rsidR="00DA572C" w:rsidRPr="004052E1">
        <w:rPr>
          <w:noProof/>
          <w:position w:val="-6"/>
          <w:lang w:val="es-ES" w:eastAsia="es-ES"/>
        </w:rPr>
        <w:drawing>
          <wp:inline distT="0" distB="0" distL="0" distR="0" wp14:anchorId="66E337BB" wp14:editId="35DDF9A5">
            <wp:extent cx="177800" cy="2032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7A66">
        <w:t>)</w:t>
      </w:r>
      <w:r w:rsidR="00DA572C">
        <w:t xml:space="preserve"> </w:t>
      </w:r>
      <w:r w:rsidR="00DA572C" w:rsidRPr="00DA572C">
        <w:rPr>
          <w:rStyle w:val="instruction-italic"/>
          <w:i w:val="0"/>
        </w:rPr>
        <w:t>or</w:t>
      </w:r>
      <w:r w:rsidR="006B1DEA">
        <w:rPr>
          <w:rStyle w:val="instruction-italic"/>
          <w:i w:val="0"/>
        </w:rPr>
        <w:t xml:space="preserve"> </w:t>
      </w:r>
      <w:r w:rsidR="003F7A66">
        <w:rPr>
          <w:rStyle w:val="instruction-italic"/>
          <w:i w:val="0"/>
        </w:rPr>
        <w:t xml:space="preserve">the </w:t>
      </w:r>
      <w:r w:rsidR="006B1DEA">
        <w:rPr>
          <w:rStyle w:val="instruction-italic"/>
          <w:i w:val="0"/>
        </w:rPr>
        <w:t>cross</w:t>
      </w:r>
      <w:r w:rsidR="00DA572C">
        <w:rPr>
          <w:rStyle w:val="instruction-italic"/>
        </w:rPr>
        <w:t xml:space="preserve"> </w:t>
      </w:r>
      <w:r w:rsidR="003F7A66" w:rsidRPr="003F7A66">
        <w:rPr>
          <w:rStyle w:val="instruction-italic"/>
          <w:i w:val="0"/>
        </w:rPr>
        <w:t>(</w:t>
      </w:r>
      <w:r w:rsidR="00DA572C" w:rsidRPr="00626A57">
        <w:rPr>
          <w:noProof/>
          <w:position w:val="-6"/>
        </w:rPr>
        <w:drawing>
          <wp:inline distT="0" distB="0" distL="0" distR="0" wp14:anchorId="3D803FA7" wp14:editId="7C16CB39">
            <wp:extent cx="165100" cy="17780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WC1Scross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7A66" w:rsidRPr="003F7A66">
        <w:rPr>
          <w:rStyle w:val="instruction-italic"/>
          <w:i w:val="0"/>
        </w:rPr>
        <w:t>).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8"/>
        <w:gridCol w:w="2778"/>
        <w:gridCol w:w="2778"/>
      </w:tblGrid>
      <w:tr w:rsidR="00DA572C" w14:paraId="504AADB8" w14:textId="77777777" w:rsidTr="00D563A0">
        <w:trPr>
          <w:cantSplit/>
          <w:trHeight w:val="1418"/>
        </w:trPr>
        <w:tc>
          <w:tcPr>
            <w:tcW w:w="2777" w:type="dxa"/>
            <w:vAlign w:val="center"/>
          </w:tcPr>
          <w:p w14:paraId="0B0A05E8" w14:textId="77777777" w:rsidR="00DA572C" w:rsidRDefault="00DA572C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5076AD1" wp14:editId="18975AA9">
                  <wp:extent cx="704088" cy="828770"/>
                  <wp:effectExtent l="0" t="0" r="0" b="0"/>
                  <wp:docPr id="102631481" name="Picture 1026314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5865" cy="830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1A914D55" w14:textId="77777777" w:rsidR="00DA572C" w:rsidRDefault="00DA572C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FBF4F7E" wp14:editId="78A11C44">
                  <wp:extent cx="950976" cy="839534"/>
                  <wp:effectExtent l="0" t="0" r="1905" b="0"/>
                  <wp:docPr id="102631482" name="Picture 1026314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9557" cy="847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535072A3" w14:textId="77777777" w:rsidR="00DA572C" w:rsidRDefault="00DA572C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A7EC61F" wp14:editId="223C34A2">
                  <wp:extent cx="1410888" cy="813816"/>
                  <wp:effectExtent l="0" t="0" r="0" b="0"/>
                  <wp:docPr id="102631483" name="Picture 1026314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7901" cy="817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572C" w:rsidRPr="00685431" w14:paraId="4DFC354F" w14:textId="77777777" w:rsidTr="009F45A5">
        <w:trPr>
          <w:cantSplit/>
          <w:trHeight w:val="454"/>
        </w:trPr>
        <w:tc>
          <w:tcPr>
            <w:tcW w:w="2777" w:type="dxa"/>
            <w:vAlign w:val="center"/>
          </w:tcPr>
          <w:p w14:paraId="5BF74D8D" w14:textId="77777777" w:rsidR="00DA572C" w:rsidRPr="00685431" w:rsidRDefault="00DA572C" w:rsidP="00D563A0">
            <w:pPr>
              <w:pStyle w:val="activity-numbered--centered"/>
            </w:pPr>
            <w:r w:rsidRPr="002D2043">
              <w:t>1</w:t>
            </w:r>
            <w:r w:rsidRPr="002D2043">
              <w:tab/>
            </w:r>
            <w:r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36319052" wp14:editId="267A6984">
                  <wp:extent cx="177800" cy="203200"/>
                  <wp:effectExtent l="0" t="0" r="0" b="0"/>
                  <wp:docPr id="102631484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/</w:t>
            </w:r>
            <w:r w:rsidRPr="00626A57">
              <w:rPr>
                <w:noProof/>
                <w:position w:val="-6"/>
              </w:rPr>
              <w:drawing>
                <wp:inline distT="0" distB="0" distL="0" distR="0" wp14:anchorId="412EAA9F" wp14:editId="36545C0C">
                  <wp:extent cx="165100" cy="177800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966EEAB" w14:textId="77777777" w:rsidR="00DA572C" w:rsidRPr="00685431" w:rsidRDefault="00DA572C" w:rsidP="00D563A0">
            <w:pPr>
              <w:pStyle w:val="activity-numbered--centered"/>
            </w:pPr>
            <w:r>
              <w:t>2</w:t>
            </w:r>
            <w:r w:rsidRPr="002D2043">
              <w:tab/>
            </w:r>
            <w:r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5D5BFA5F" wp14:editId="2CA0E954">
                  <wp:extent cx="177800" cy="203200"/>
                  <wp:effectExtent l="0" t="0" r="0" b="0"/>
                  <wp:docPr id="29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/</w:t>
            </w:r>
            <w:r w:rsidRPr="00626A57">
              <w:rPr>
                <w:noProof/>
                <w:position w:val="-6"/>
              </w:rPr>
              <w:drawing>
                <wp:inline distT="0" distB="0" distL="0" distR="0" wp14:anchorId="3423F4B0" wp14:editId="626ECE1D">
                  <wp:extent cx="165100" cy="177800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CDEE4CC" w14:textId="77777777" w:rsidR="00DA572C" w:rsidRPr="00685431" w:rsidRDefault="00DA572C" w:rsidP="00D563A0">
            <w:pPr>
              <w:pStyle w:val="activity-numbered--centered"/>
            </w:pPr>
            <w:r>
              <w:t>3</w:t>
            </w:r>
            <w:r w:rsidRPr="002D2043">
              <w:tab/>
            </w:r>
            <w:r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4FE627FE" wp14:editId="4B9925F9">
                  <wp:extent cx="177800" cy="203200"/>
                  <wp:effectExtent l="0" t="0" r="0" b="0"/>
                  <wp:docPr id="32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/</w:t>
            </w:r>
            <w:r w:rsidRPr="00626A57">
              <w:rPr>
                <w:noProof/>
                <w:position w:val="-6"/>
              </w:rPr>
              <w:drawing>
                <wp:inline distT="0" distB="0" distL="0" distR="0" wp14:anchorId="4D528E1C" wp14:editId="73229B0A">
                  <wp:extent cx="165100" cy="177800"/>
                  <wp:effectExtent l="0" t="0" r="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572C" w14:paraId="5BA7D2B0" w14:textId="77777777" w:rsidTr="00D563A0">
        <w:trPr>
          <w:cantSplit/>
          <w:trHeight w:val="1418"/>
        </w:trPr>
        <w:tc>
          <w:tcPr>
            <w:tcW w:w="2777" w:type="dxa"/>
            <w:vAlign w:val="center"/>
          </w:tcPr>
          <w:p w14:paraId="5F95F150" w14:textId="77777777" w:rsidR="00DA572C" w:rsidRDefault="00DA572C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1A2CACB" wp14:editId="091E172C">
                  <wp:extent cx="1021080" cy="842205"/>
                  <wp:effectExtent l="0" t="0" r="0" b="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6267" cy="8464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16576D32" w14:textId="77777777" w:rsidR="00DA572C" w:rsidRDefault="00DA572C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E2F7AAD" wp14:editId="7550254F">
                  <wp:extent cx="859536" cy="828838"/>
                  <wp:effectExtent l="0" t="0" r="4445" b="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5942" cy="835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304D68E" w14:textId="219309AD" w:rsidR="00DA572C" w:rsidRDefault="00DA572C" w:rsidP="00D563A0">
            <w:pPr>
              <w:jc w:val="center"/>
            </w:pPr>
          </w:p>
        </w:tc>
      </w:tr>
      <w:tr w:rsidR="00DA572C" w14:paraId="74978CF4" w14:textId="77777777" w:rsidTr="009F45A5">
        <w:trPr>
          <w:cantSplit/>
          <w:trHeight w:val="454"/>
        </w:trPr>
        <w:tc>
          <w:tcPr>
            <w:tcW w:w="2778" w:type="dxa"/>
            <w:vAlign w:val="center"/>
          </w:tcPr>
          <w:p w14:paraId="504A8041" w14:textId="77777777" w:rsidR="00DA572C" w:rsidRDefault="00DA572C" w:rsidP="00D563A0">
            <w:pPr>
              <w:pStyle w:val="activity-numbered--centered"/>
            </w:pPr>
            <w:r>
              <w:t>4</w:t>
            </w:r>
            <w:r w:rsidRPr="002D2043">
              <w:tab/>
            </w:r>
            <w:r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7BFAD5C8" wp14:editId="60E85536">
                  <wp:extent cx="177800" cy="203200"/>
                  <wp:effectExtent l="0" t="0" r="0" b="0"/>
                  <wp:docPr id="34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/</w:t>
            </w:r>
            <w:r w:rsidRPr="00626A57">
              <w:rPr>
                <w:noProof/>
                <w:position w:val="-6"/>
              </w:rPr>
              <w:drawing>
                <wp:inline distT="0" distB="0" distL="0" distR="0" wp14:anchorId="4C19E6B0" wp14:editId="18B3C143">
                  <wp:extent cx="165100" cy="177800"/>
                  <wp:effectExtent l="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5527210B" w14:textId="77777777" w:rsidR="00DA572C" w:rsidRDefault="00DA572C" w:rsidP="00D563A0">
            <w:pPr>
              <w:pStyle w:val="activity-numbered--centered"/>
            </w:pPr>
            <w:r>
              <w:t>5</w:t>
            </w:r>
            <w:r w:rsidRPr="002D2043">
              <w:tab/>
            </w:r>
            <w:r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4309DA37" wp14:editId="6C0556A1">
                  <wp:extent cx="177800" cy="203200"/>
                  <wp:effectExtent l="0" t="0" r="0" b="0"/>
                  <wp:docPr id="36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/</w:t>
            </w:r>
            <w:r w:rsidRPr="00626A57">
              <w:rPr>
                <w:noProof/>
                <w:position w:val="-6"/>
              </w:rPr>
              <w:drawing>
                <wp:inline distT="0" distB="0" distL="0" distR="0" wp14:anchorId="23D958D9" wp14:editId="64324822">
                  <wp:extent cx="165100" cy="177800"/>
                  <wp:effectExtent l="0" t="0" r="0" b="0"/>
                  <wp:docPr id="102631485" name="Picture 1026314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592B7E42" w14:textId="3017F15B" w:rsidR="00DA572C" w:rsidRPr="00350086" w:rsidRDefault="00DA572C" w:rsidP="00D563A0">
            <w:pPr>
              <w:pStyle w:val="activity-numbered--centered"/>
              <w:spacing w:after="0"/>
            </w:pPr>
          </w:p>
        </w:tc>
      </w:tr>
    </w:tbl>
    <w:p w14:paraId="12117366" w14:textId="01D601AC" w:rsidR="00FD0FA2" w:rsidRPr="00683C0B" w:rsidRDefault="00FD0FA2" w:rsidP="00DA572C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DA572C"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9DA76E" wp14:editId="1A2D06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1" style="position:absolute;margin-left:0;margin-top:-.05pt;width:117.35pt;height:21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EbseOm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0E4C709F" w:rsidR="00FD0FA2" w:rsidRDefault="00FD0FA2" w:rsidP="00FD0FA2">
      <w:pPr>
        <w:pStyle w:val="instruction"/>
      </w:pPr>
      <w:r>
        <w:t>8</w:t>
      </w:r>
      <w:r>
        <w:tab/>
      </w:r>
      <w:r w:rsidR="00DA572C">
        <w:t>Look, read and answer.</w:t>
      </w:r>
    </w:p>
    <w:p w14:paraId="22E5C754" w14:textId="1AD0B684" w:rsidR="00DA572C" w:rsidRPr="00DA572C" w:rsidRDefault="009F45A5" w:rsidP="009F45A5">
      <w:pPr>
        <w:pStyle w:val="activity-numbered"/>
        <w:spacing w:line="240" w:lineRule="auto"/>
        <w:rPr>
          <w:rStyle w:val="marks-frame"/>
          <w:rFonts w:asciiTheme="minorHAnsi" w:hAnsiTheme="minorHAnsi"/>
          <w:b w:val="0"/>
          <w:sz w:val="28"/>
          <w:bdr w:val="none" w:sz="0" w:space="0" w:color="auto"/>
        </w:rPr>
      </w:pPr>
      <w:r>
        <w:rPr>
          <w:noProof/>
        </w:rPr>
        <w:drawing>
          <wp:inline distT="0" distB="0" distL="0" distR="0" wp14:anchorId="53F69947" wp14:editId="4DE286E2">
            <wp:extent cx="2651760" cy="1765760"/>
            <wp:effectExtent l="0" t="0" r="254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WC2SU2zb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9317" cy="181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BAA248" w14:textId="77777777" w:rsidR="00DA572C" w:rsidRPr="0047404D" w:rsidRDefault="00DA572C" w:rsidP="009F45A5">
      <w:pPr>
        <w:pStyle w:val="activity-numbered"/>
        <w:spacing w:before="120"/>
        <w:rPr>
          <w:rStyle w:val="wol"/>
        </w:rPr>
      </w:pPr>
      <w:r>
        <w:t>1</w:t>
      </w:r>
      <w:r>
        <w:tab/>
        <w:t>Does Hiro have yoghurt for lunch</w:t>
      </w:r>
      <w:r w:rsidRPr="00DB4C83">
        <w:t xml:space="preserve">? </w:t>
      </w:r>
    </w:p>
    <w:p w14:paraId="40F06139" w14:textId="77777777" w:rsidR="00DA572C" w:rsidRPr="00DB4C83" w:rsidRDefault="00DA572C" w:rsidP="00DA572C">
      <w:pPr>
        <w:pStyle w:val="activity-numbered"/>
      </w:pPr>
      <w:r>
        <w:t>2</w:t>
      </w:r>
      <w:r>
        <w:tab/>
        <w:t>Does he have chicken and peas for lunch</w:t>
      </w:r>
      <w:r w:rsidRPr="00DB4C83">
        <w:t xml:space="preserve">? </w:t>
      </w:r>
    </w:p>
    <w:p w14:paraId="60CEA2F8" w14:textId="77777777" w:rsidR="00DA572C" w:rsidRPr="0047404D" w:rsidRDefault="00DA572C" w:rsidP="00DA572C">
      <w:pPr>
        <w:pStyle w:val="activity-numbered"/>
        <w:rPr>
          <w:rStyle w:val="wol"/>
        </w:rPr>
      </w:pPr>
      <w:r>
        <w:t>3</w:t>
      </w:r>
      <w:r>
        <w:tab/>
        <w:t>Does he have chips for lunch</w:t>
      </w:r>
      <w:r w:rsidRPr="00DB4C83">
        <w:t>?</w:t>
      </w:r>
    </w:p>
    <w:p w14:paraId="724EE712" w14:textId="77777777" w:rsidR="00DA572C" w:rsidRDefault="00DA572C" w:rsidP="00DA572C">
      <w:pPr>
        <w:pStyle w:val="activity-numbered"/>
      </w:pPr>
      <w:r>
        <w:t>4</w:t>
      </w:r>
      <w:r>
        <w:tab/>
        <w:t>Does he have sandwiches for lunch</w:t>
      </w:r>
      <w:r w:rsidRPr="00DB4C83">
        <w:t xml:space="preserve">? </w:t>
      </w:r>
    </w:p>
    <w:p w14:paraId="58039BB8" w14:textId="77777777" w:rsidR="00DA572C" w:rsidRPr="00CE50E6" w:rsidRDefault="00DA572C" w:rsidP="00DA572C">
      <w:pPr>
        <w:pStyle w:val="activity-numbered"/>
        <w:rPr>
          <w:sz w:val="24"/>
          <w:u w:val="single" w:color="000000"/>
        </w:rPr>
      </w:pPr>
      <w:r>
        <w:t>5</w:t>
      </w:r>
      <w:r>
        <w:tab/>
      </w:r>
      <w:r w:rsidRPr="001732FA">
        <w:t>Does he like sandwiches?</w:t>
      </w:r>
    </w:p>
    <w:p w14:paraId="53459C6C" w14:textId="623E088F" w:rsidR="00FD0FA2" w:rsidRPr="00683C0B" w:rsidRDefault="00FD0FA2" w:rsidP="00DA572C">
      <w:pPr>
        <w:pStyle w:val="marks"/>
        <w:spacing w:before="0" w:after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6B1DEA"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99105A" wp14:editId="41150D35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624218CC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9F45A5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E99105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2" type="#_x0000_t202" style="position:absolute;left:0;text-align:left;margin-left:400.8pt;margin-top:63.7pt;width:36.1pt;height:27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" filled="f" stroked="f" strokeweight=".5pt">
                <v:textbox inset=",2mm">
                  <w:txbxContent>
                    <w:p w14:paraId="392CBE66" w14:textId="624218CC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9F45A5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61222465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0FA2" w:rsidRPr="000F6548" w:rsidSect="00224951">
      <w:headerReference w:type="default" r:id="rId44"/>
      <w:footerReference w:type="default" r:id="rId45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44F30B1" w14:textId="77777777" w:rsidR="00C668EC" w:rsidRDefault="00C668EC" w:rsidP="00B7780C">
      <w:r>
        <w:separator/>
      </w:r>
    </w:p>
  </w:endnote>
  <w:endnote w:type="continuationSeparator" w:id="0">
    <w:p w14:paraId="5A3F7B1C" w14:textId="77777777" w:rsidR="00C668EC" w:rsidRDefault="00C668EC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Arial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altName w:val="Arial"/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Bradley Hand ITC">
    <w:altName w:val="Calibri"/>
    <w:panose1 w:val="020B0604020202020204"/>
    <w:charset w:val="00"/>
    <w:family w:val="script"/>
    <w:pitch w:val="variable"/>
    <w:sig w:usb0="00000003" w:usb1="00000000" w:usb2="00000000" w:usb3="00000000" w:csb0="00000001" w:csb1="00000000"/>
  </w:font>
  <w:font w:name="Abadi">
    <w:altName w:val="Calibri"/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Calibri"/>
    <w:panose1 w:val="020B0604020202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74D6DFFA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EE07E3">
      <w:rPr>
        <w:rStyle w:val="PageNumber"/>
      </w:rPr>
      <w:t>Beehive</w:t>
    </w:r>
    <w:r>
      <w:rPr>
        <w:rStyle w:val="PageNumber"/>
      </w:rPr>
      <w:t xml:space="preserve"> </w:t>
    </w:r>
    <w:r w:rsidR="00A922E5">
      <w:rPr>
        <w:rStyle w:val="PageNumber"/>
      </w:rPr>
      <w:t>2</w:t>
    </w:r>
    <w:r w:rsidRPr="00DA2675">
      <w:rPr>
        <w:rStyle w:val="PageNumber"/>
      </w:rPr>
      <w:t xml:space="preserve"> • </w:t>
    </w:r>
    <w:r>
      <w:rPr>
        <w:rStyle w:val="PageNumber"/>
      </w:rPr>
      <w:t xml:space="preserve">Unit </w:t>
    </w:r>
    <w:r w:rsidR="004957F8">
      <w:rPr>
        <w:rStyle w:val="PageNumber"/>
      </w:rPr>
      <w:t>2</w:t>
    </w:r>
    <w:r>
      <w:rPr>
        <w:rStyle w:val="PageNumber"/>
      </w:rPr>
      <w:t xml:space="preserve">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E285A42" w14:textId="77777777" w:rsidR="00C668EC" w:rsidRDefault="00C668EC" w:rsidP="00B7780C">
      <w:r>
        <w:separator/>
      </w:r>
    </w:p>
  </w:footnote>
  <w:footnote w:type="continuationSeparator" w:id="0">
    <w:p w14:paraId="587C7BF0" w14:textId="77777777" w:rsidR="00C668EC" w:rsidRDefault="00C668EC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752D5CC7">
          <wp:simplePos x="0" y="0"/>
          <wp:positionH relativeFrom="column">
            <wp:posOffset>101890</wp:posOffset>
          </wp:positionH>
          <wp:positionV relativeFrom="page">
            <wp:posOffset>73152</wp:posOffset>
          </wp:positionV>
          <wp:extent cx="1066798" cy="711199"/>
          <wp:effectExtent l="0" t="0" r="635" b="63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798" cy="711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545F"/>
    <w:rsid w:val="00056F6D"/>
    <w:rsid w:val="00057839"/>
    <w:rsid w:val="00062DDF"/>
    <w:rsid w:val="00063C97"/>
    <w:rsid w:val="0006545C"/>
    <w:rsid w:val="00071442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C38"/>
    <w:rsid w:val="002F4FA3"/>
    <w:rsid w:val="002F7C6F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3425"/>
    <w:rsid w:val="003B570B"/>
    <w:rsid w:val="003B5FB5"/>
    <w:rsid w:val="003B616E"/>
    <w:rsid w:val="003B6C9B"/>
    <w:rsid w:val="003C0F99"/>
    <w:rsid w:val="003C1A24"/>
    <w:rsid w:val="003C1CB9"/>
    <w:rsid w:val="003C242D"/>
    <w:rsid w:val="003C27B5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E7562"/>
    <w:rsid w:val="003F2217"/>
    <w:rsid w:val="003F746F"/>
    <w:rsid w:val="003F7A66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57F8"/>
    <w:rsid w:val="004976BC"/>
    <w:rsid w:val="00497767"/>
    <w:rsid w:val="00497996"/>
    <w:rsid w:val="004A286A"/>
    <w:rsid w:val="004A29DE"/>
    <w:rsid w:val="004A3F75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30FF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793B"/>
    <w:rsid w:val="00562029"/>
    <w:rsid w:val="005625AC"/>
    <w:rsid w:val="005626C1"/>
    <w:rsid w:val="005631D3"/>
    <w:rsid w:val="0056397B"/>
    <w:rsid w:val="00564C60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3FD4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341A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3FCA"/>
    <w:rsid w:val="006A5AF6"/>
    <w:rsid w:val="006A6B18"/>
    <w:rsid w:val="006A7731"/>
    <w:rsid w:val="006B1DEA"/>
    <w:rsid w:val="006B20A6"/>
    <w:rsid w:val="006B35D6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7081"/>
    <w:rsid w:val="00840961"/>
    <w:rsid w:val="0084178C"/>
    <w:rsid w:val="00842F10"/>
    <w:rsid w:val="008434FD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32C4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63F"/>
    <w:rsid w:val="009C6B16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9F45A5"/>
    <w:rsid w:val="00A00113"/>
    <w:rsid w:val="00A02C94"/>
    <w:rsid w:val="00A060DA"/>
    <w:rsid w:val="00A072B8"/>
    <w:rsid w:val="00A07CA7"/>
    <w:rsid w:val="00A10CA0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46E5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22E5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3402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668EC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A43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6C96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572C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7E3"/>
    <w:rsid w:val="00EE0C91"/>
    <w:rsid w:val="00EE0D3E"/>
    <w:rsid w:val="00EE13E9"/>
    <w:rsid w:val="00EE208E"/>
    <w:rsid w:val="00EE5140"/>
    <w:rsid w:val="00EE647E"/>
    <w:rsid w:val="00EE745A"/>
    <w:rsid w:val="00EF0CE6"/>
    <w:rsid w:val="00EF1788"/>
    <w:rsid w:val="00EF4ACD"/>
    <w:rsid w:val="00EF69A8"/>
    <w:rsid w:val="00F014D1"/>
    <w:rsid w:val="00F06DE1"/>
    <w:rsid w:val="00F0784F"/>
    <w:rsid w:val="00F10B2F"/>
    <w:rsid w:val="00F10D76"/>
    <w:rsid w:val="00F157BC"/>
    <w:rsid w:val="00F21D88"/>
    <w:rsid w:val="00F222C1"/>
    <w:rsid w:val="00F25BFC"/>
    <w:rsid w:val="00F325D8"/>
    <w:rsid w:val="00F35A61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2D37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4B6819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instruction">
    <w:name w:val="instruction"/>
    <w:uiPriority w:val="1"/>
    <w:qFormat/>
    <w:rsid w:val="004B6819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30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7C213E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8434FD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120" w:line="320" w:lineRule="exact"/>
      <w:ind w:left="397" w:right="757"/>
    </w:pPr>
    <w:rPr>
      <w:rFonts w:asciiTheme="minorHAnsi" w:hAnsiTheme="minorHAnsi"/>
      <w:spacing w:val="-4"/>
      <w:sz w:val="28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FD0FA2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  <w:sz w:val="28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9.jpeg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openxmlformats.org/officeDocument/2006/relationships/image" Target="media/image310.emf"/><Relationship Id="rId47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4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2.jpe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fontTable" Target="fontTable.xml"/><Relationship Id="rId20" Type="http://schemas.openxmlformats.org/officeDocument/2006/relationships/image" Target="media/image10.jpeg"/><Relationship Id="rId41" Type="http://schemas.openxmlformats.org/officeDocument/2006/relationships/image" Target="media/image31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3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29CD0755-F4CD-4F47-9FE7-A9B8878688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26</TotalTime>
  <Pages>4</Pages>
  <Words>421</Words>
  <Characters>2401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17</cp:revision>
  <cp:lastPrinted>2022-05-10T10:42:00Z</cp:lastPrinted>
  <dcterms:created xsi:type="dcterms:W3CDTF">2022-07-07T09:22:00Z</dcterms:created>
  <dcterms:modified xsi:type="dcterms:W3CDTF">2022-09-06T06:06:00Z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